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732E5" w14:textId="77777777" w:rsidR="00303CA5" w:rsidRPr="00CD6786" w:rsidRDefault="00303CA5" w:rsidP="00303CA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overflowPunct/>
        <w:autoSpaceDN/>
        <w:adjustRightInd/>
        <w:textAlignment w:val="auto"/>
        <w:rPr>
          <w:rFonts w:ascii="Verdana" w:hAnsi="Verdana" w:cs="Arial"/>
          <w:lang w:eastAsia="zh-CN"/>
        </w:rPr>
      </w:pPr>
      <w:r w:rsidRPr="00CD6786">
        <w:rPr>
          <w:rFonts w:ascii="Verdana" w:eastAsia="Calibri" w:hAnsi="Verdana" w:cs="Arial"/>
          <w:b/>
          <w:bCs/>
          <w:sz w:val="22"/>
          <w:szCs w:val="22"/>
          <w:lang w:eastAsia="en-US"/>
        </w:rPr>
        <w:t>II.2 PONUDBENI PREDRAČUN</w:t>
      </w:r>
    </w:p>
    <w:p w14:paraId="04C8484C" w14:textId="77777777" w:rsidR="00303CA5" w:rsidRPr="00CD6786" w:rsidRDefault="00303CA5" w:rsidP="00303CA5">
      <w:pPr>
        <w:suppressAutoHyphens/>
        <w:overflowPunct/>
        <w:autoSpaceDN/>
        <w:adjustRightInd/>
        <w:textAlignment w:val="auto"/>
        <w:rPr>
          <w:rFonts w:ascii="Verdana" w:hAnsi="Verdana" w:cs="Arial"/>
          <w:lang w:eastAsia="zh-CN"/>
        </w:rPr>
      </w:pPr>
      <w:r w:rsidRPr="00CD6786">
        <w:rPr>
          <w:rFonts w:ascii="Verdana" w:eastAsia="Corbel" w:hAnsi="Verdana" w:cs="Arial"/>
          <w:sz w:val="22"/>
          <w:szCs w:val="22"/>
          <w:lang w:eastAsia="en-US"/>
        </w:rPr>
        <w:t xml:space="preserve"> </w:t>
      </w:r>
    </w:p>
    <w:p w14:paraId="128A3B91" w14:textId="77777777" w:rsidR="00303CA5" w:rsidRPr="00CD6786" w:rsidRDefault="00303CA5" w:rsidP="00303CA5">
      <w:pPr>
        <w:suppressAutoHyphens/>
        <w:overflowPunct/>
        <w:autoSpaceDN/>
        <w:adjustRightInd/>
        <w:textAlignment w:val="auto"/>
        <w:rPr>
          <w:rFonts w:ascii="Verdana" w:hAnsi="Verdana" w:cs="Arial"/>
          <w:lang w:eastAsia="zh-CN"/>
        </w:rPr>
      </w:pPr>
      <w:r w:rsidRPr="00CD6786">
        <w:rPr>
          <w:rFonts w:ascii="Verdana" w:eastAsia="Calibri" w:hAnsi="Verdana" w:cs="Arial"/>
          <w:b/>
          <w:sz w:val="22"/>
          <w:szCs w:val="22"/>
          <w:lang w:eastAsia="en-US"/>
        </w:rPr>
        <w:t>Naročnik:</w:t>
      </w:r>
      <w:r w:rsidRPr="00CD6786">
        <w:rPr>
          <w:rFonts w:ascii="Verdana" w:eastAsia="Calibri" w:hAnsi="Verdana" w:cs="Arial"/>
          <w:sz w:val="22"/>
          <w:szCs w:val="22"/>
          <w:lang w:eastAsia="en-US"/>
        </w:rPr>
        <w:t xml:space="preserve"> </w:t>
      </w:r>
      <w:r w:rsidRPr="00CD6786">
        <w:rPr>
          <w:rFonts w:ascii="Verdana" w:eastAsia="Calibri" w:hAnsi="Verdana" w:cs="Arial"/>
          <w:color w:val="000000"/>
          <w:sz w:val="22"/>
          <w:szCs w:val="22"/>
          <w:lang w:eastAsia="en-US"/>
        </w:rPr>
        <w:t>DOM UPOKOJENCEV VRHNIKA, Idrijska cesta 13, 1360 Vrhnika</w:t>
      </w:r>
    </w:p>
    <w:p w14:paraId="5C1BE6BE" w14:textId="77777777" w:rsidR="00303CA5" w:rsidRPr="00CD6786" w:rsidRDefault="00303CA5" w:rsidP="00303CA5">
      <w:pPr>
        <w:suppressAutoHyphens/>
        <w:overflowPunct/>
        <w:autoSpaceDN/>
        <w:adjustRightInd/>
        <w:textAlignment w:val="auto"/>
        <w:rPr>
          <w:rFonts w:ascii="Verdana" w:eastAsia="Calibri" w:hAnsi="Verdana" w:cs="Arial"/>
          <w:color w:val="000000"/>
          <w:sz w:val="22"/>
          <w:szCs w:val="22"/>
          <w:lang w:eastAsia="en-US"/>
        </w:rPr>
      </w:pPr>
    </w:p>
    <w:p w14:paraId="356FE249" w14:textId="77777777" w:rsidR="00303CA5" w:rsidRPr="00CD6786" w:rsidRDefault="00303CA5" w:rsidP="00303CA5">
      <w:pPr>
        <w:suppressAutoHyphens/>
        <w:overflowPunct/>
        <w:autoSpaceDN/>
        <w:adjustRightInd/>
        <w:textAlignment w:val="auto"/>
        <w:rPr>
          <w:rFonts w:ascii="Verdana" w:eastAsia="Calibri" w:hAnsi="Verdana" w:cs="Arial"/>
          <w:sz w:val="22"/>
          <w:szCs w:val="22"/>
          <w:lang w:eastAsia="en-US"/>
        </w:rPr>
      </w:pPr>
    </w:p>
    <w:p w14:paraId="2048ED81" w14:textId="77777777" w:rsidR="00303CA5" w:rsidRPr="00CD6786" w:rsidRDefault="00303CA5" w:rsidP="00303CA5">
      <w:pPr>
        <w:suppressAutoHyphens/>
        <w:overflowPunct/>
        <w:autoSpaceDN/>
        <w:adjustRightInd/>
        <w:textAlignment w:val="auto"/>
        <w:rPr>
          <w:rFonts w:ascii="Verdana" w:hAnsi="Verdana" w:cs="Arial"/>
          <w:lang w:eastAsia="zh-CN"/>
        </w:rPr>
      </w:pPr>
      <w:r w:rsidRPr="00CD6786">
        <w:rPr>
          <w:rFonts w:ascii="Verdana" w:eastAsia="Calibri" w:hAnsi="Verdana" w:cs="Arial"/>
          <w:b/>
          <w:sz w:val="22"/>
          <w:szCs w:val="22"/>
          <w:lang w:eastAsia="en-US"/>
        </w:rPr>
        <w:t>Ponudnik</w:t>
      </w:r>
      <w:r w:rsidRPr="00CD6786">
        <w:rPr>
          <w:rFonts w:ascii="Verdana" w:eastAsia="Calibri" w:hAnsi="Verdana" w:cs="Arial"/>
          <w:sz w:val="22"/>
          <w:szCs w:val="22"/>
          <w:lang w:eastAsia="en-US"/>
        </w:rPr>
        <w:t xml:space="preserve">: </w:t>
      </w:r>
    </w:p>
    <w:p w14:paraId="28CC1F51" w14:textId="77777777" w:rsidR="00303CA5" w:rsidRPr="00CD6786" w:rsidRDefault="00303CA5" w:rsidP="00303CA5">
      <w:pPr>
        <w:suppressAutoHyphens/>
        <w:overflowPunct/>
        <w:autoSpaceDN/>
        <w:adjustRightInd/>
        <w:jc w:val="center"/>
        <w:textAlignment w:val="auto"/>
        <w:rPr>
          <w:rFonts w:ascii="Verdana" w:eastAsia="Calibri" w:hAnsi="Verdana" w:cs="Arial"/>
          <w:sz w:val="22"/>
          <w:szCs w:val="22"/>
          <w:lang w:eastAsia="en-US"/>
        </w:rPr>
      </w:pPr>
    </w:p>
    <w:p w14:paraId="39DA3BC5" w14:textId="77777777" w:rsidR="00303CA5" w:rsidRPr="00CD6786" w:rsidRDefault="00303CA5" w:rsidP="00303CA5">
      <w:pPr>
        <w:suppressAutoHyphens/>
        <w:overflowPunct/>
        <w:autoSpaceDN/>
        <w:adjustRightInd/>
        <w:textAlignment w:val="auto"/>
        <w:rPr>
          <w:rFonts w:ascii="Verdana" w:eastAsia="Calibri" w:hAnsi="Verdana" w:cs="Arial"/>
          <w:sz w:val="22"/>
          <w:szCs w:val="22"/>
          <w:lang w:eastAsia="en-US"/>
        </w:rPr>
      </w:pPr>
    </w:p>
    <w:p w14:paraId="0433CA23" w14:textId="4C549A2F" w:rsidR="00303CA5" w:rsidRPr="00CD6786" w:rsidRDefault="00303CA5" w:rsidP="007F0A41">
      <w:pPr>
        <w:suppressAutoHyphens/>
        <w:overflowPunct/>
        <w:autoSpaceDN/>
        <w:adjustRightInd/>
        <w:spacing w:line="360" w:lineRule="auto"/>
        <w:jc w:val="center"/>
        <w:textAlignment w:val="auto"/>
        <w:rPr>
          <w:rFonts w:ascii="Verdana" w:hAnsi="Verdana" w:cs="Arial"/>
          <w:lang w:eastAsia="zh-CN"/>
        </w:rPr>
      </w:pPr>
      <w:r w:rsidRPr="00CD6786">
        <w:rPr>
          <w:rFonts w:ascii="Verdana" w:eastAsia="Calibri" w:hAnsi="Verdana" w:cs="Arial"/>
          <w:b/>
          <w:sz w:val="22"/>
          <w:szCs w:val="22"/>
          <w:lang w:eastAsia="en-US"/>
        </w:rPr>
        <w:t>PONUDBENI PREDRAČUN št. ………</w:t>
      </w:r>
    </w:p>
    <w:p w14:paraId="51DE64D3" w14:textId="77864646" w:rsidR="00303CA5" w:rsidRPr="00CD6786" w:rsidRDefault="00303CA5" w:rsidP="007F0A41">
      <w:pPr>
        <w:suppressAutoHyphens/>
        <w:overflowPunct/>
        <w:autoSpaceDN/>
        <w:adjustRightInd/>
        <w:spacing w:line="360" w:lineRule="auto"/>
        <w:jc w:val="center"/>
        <w:textAlignment w:val="auto"/>
        <w:rPr>
          <w:rFonts w:ascii="Verdana" w:hAnsi="Verdana" w:cs="Arial"/>
          <w:lang w:eastAsia="zh-CN"/>
        </w:rPr>
      </w:pPr>
      <w:r w:rsidRPr="00CD6786">
        <w:rPr>
          <w:rFonts w:ascii="Verdana" w:eastAsia="Calibri" w:hAnsi="Verdana" w:cs="Arial"/>
          <w:b/>
          <w:sz w:val="22"/>
          <w:szCs w:val="22"/>
          <w:lang w:eastAsia="en-US"/>
        </w:rPr>
        <w:t>za javno naročilo Sukcesivna dobava konvencionalnih in ekoloških živil</w:t>
      </w:r>
    </w:p>
    <w:p w14:paraId="5BCED0C3" w14:textId="77777777" w:rsidR="00303CA5" w:rsidRPr="00CD6786" w:rsidRDefault="00303CA5" w:rsidP="00303CA5">
      <w:pPr>
        <w:suppressAutoHyphens/>
        <w:overflowPunct/>
        <w:autoSpaceDN/>
        <w:adjustRightInd/>
        <w:textAlignment w:val="auto"/>
        <w:rPr>
          <w:rFonts w:ascii="Verdana" w:eastAsia="Calibri" w:hAnsi="Verdana" w:cs="Arial"/>
          <w:sz w:val="22"/>
          <w:szCs w:val="22"/>
          <w:lang w:eastAsia="en-US"/>
        </w:rPr>
      </w:pPr>
    </w:p>
    <w:tbl>
      <w:tblPr>
        <w:tblW w:w="872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0"/>
        <w:gridCol w:w="2075"/>
        <w:gridCol w:w="2505"/>
        <w:gridCol w:w="1889"/>
      </w:tblGrid>
      <w:tr w:rsidR="00303CA5" w:rsidRPr="00CD6786" w14:paraId="5464B352" w14:textId="77777777" w:rsidTr="0012373B">
        <w:trPr>
          <w:trHeight w:val="340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282BA813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sklop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2DDBB593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sestava cene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60D1859E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vrednost ponudbe v eur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60FFE799" w14:textId="4CAAF2D8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št. živil po merilu kakovosti</w:t>
            </w:r>
          </w:p>
        </w:tc>
      </w:tr>
      <w:tr w:rsidR="00303CA5" w:rsidRPr="00CD6786" w14:paraId="07CF95F2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0295B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1.sklop - konzervirani izdelki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F565C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0DA24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D854B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58DC437B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81697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7891A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39A04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850AF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58D22955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5B3E8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3862C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F3D59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14071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3A44CA93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88C81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2.sklop - sadni sokovi, sirupi in ostale pijače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2F68C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92FDA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D939D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28B951E7" w14:textId="77777777" w:rsidTr="0012373B">
        <w:trPr>
          <w:cantSplit/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C2963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6CBFD0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76A59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7C5BA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27DB16EF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7E2E2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7DB62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80BED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6E52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48118280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B8BD2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3.sklop - meso in mesni izdelki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FA539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23C71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5B8DA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493B36ED" w14:textId="77777777" w:rsidTr="0012373B">
        <w:trPr>
          <w:cantSplit/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8335A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6EF25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1240D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0D6BE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35D60BF7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6FE42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513DA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75EFF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43D72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7851B269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5DC7E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4.sklop - perutnina in izdelki iz perutninskega mesa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38BED7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E1BB2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92A1F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2B1AA2B6" w14:textId="77777777" w:rsidTr="0012373B">
        <w:trPr>
          <w:cantSplit/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66D76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249DE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8A92E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F3A41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06607FE5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E474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902CB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CF89D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A9B30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69489701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7269E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5.sklop - mleko - izbrana kakovost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315E9A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726AA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063372D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48A2CCAC" w14:textId="77777777" w:rsidTr="0012373B">
        <w:trPr>
          <w:cantSplit/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60384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1A5FC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995E1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7B0B5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72D8F4D6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2AFD0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F836D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19D4D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C6F5C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0D507E17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59C79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6.sklop - mlečni izdelki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082A3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04EED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0BE47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7E1D72E7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1F917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DE529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D2EC3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7B2A6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6440A407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DF7A3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1FB75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8B024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A197E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1015D2F2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E1323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7.sklop - sladoledi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0D0B9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42D17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29AB5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088EB482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A4271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E3A931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E82DC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F0565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6D84D128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F9745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B2D2D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0DB89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2D57D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0B5BDFD9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8E6F1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8.sklop - kruh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06552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BD659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E3B1330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086519C1" w14:textId="77777777" w:rsidTr="0012373B">
        <w:trPr>
          <w:cantSplit/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73F47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37084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05D1B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0B6E4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3C238773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9BB2F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ECB26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438D0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44C64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4F1771" w:rsidRPr="00CD6786" w14:paraId="6132D9B1" w14:textId="77777777" w:rsidTr="00BD6818">
        <w:trPr>
          <w:trHeight w:val="340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5D60514F" w14:textId="77777777" w:rsidR="004F1771" w:rsidRPr="00CD6786" w:rsidRDefault="004F1771" w:rsidP="00BD6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lastRenderedPageBreak/>
              <w:t>sklop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531C1B70" w14:textId="77777777" w:rsidR="004F1771" w:rsidRPr="00CD6786" w:rsidRDefault="004F1771" w:rsidP="00BD681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sestava cene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78558C6C" w14:textId="77777777" w:rsidR="004F1771" w:rsidRPr="00CD6786" w:rsidRDefault="004F1771" w:rsidP="00BD6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vrednost ponudbe v eur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04F90B4A" w14:textId="77777777" w:rsidR="004F1771" w:rsidRPr="00CD6786" w:rsidRDefault="004F1771" w:rsidP="00BD6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št. živil po merilu kakovosti</w:t>
            </w:r>
          </w:p>
        </w:tc>
      </w:tr>
      <w:tr w:rsidR="00303CA5" w:rsidRPr="00CD6786" w14:paraId="67B07451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00891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9.sklop - sadje, zelenjava in stročnice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56896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A0806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2BD99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66B75A03" w14:textId="77777777" w:rsidTr="0012373B">
        <w:trPr>
          <w:cantSplit/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B2A2E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E0FFC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81855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A29EF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0CF19B67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51B08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ABD1A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554F3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EB8E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00C4D39B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78CA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10.sklop - zamrznjeni izdelki iz testa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DA3F7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8189E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52FBB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7799E37B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69D67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145D2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0609E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76EFF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0561DA5A" w14:textId="77777777" w:rsidTr="0012373B">
        <w:trPr>
          <w:cantSplit/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8E463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E89CD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93D2A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C36E0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2C6CB6C0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2558C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11.sklop - zamrznjena zelenjava, ribe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98A972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96AD8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F74BC68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5AE96E49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BBCD7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85CD3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DC086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FC586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66B292A6" w14:textId="77777777" w:rsidTr="0012373B">
        <w:trPr>
          <w:cantSplit/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8C0BC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6BA72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B928F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26E6A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3F1757FC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0E8B5" w14:textId="5F6437CC" w:rsidR="000C36E3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 xml:space="preserve">12.sklop – vina 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DC6900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531F1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849B7A6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3351AF89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741F9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AEF16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2DBC2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5873B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0FF63BCB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7F116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8BC6D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1567E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0291E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01038774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090B1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13.sklop - jajca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BCE1D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EF318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5D00C146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0DBC4A23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02BA1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6AC10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3A878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2E873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2106B4AE" w14:textId="77777777" w:rsidTr="0012373B">
        <w:trPr>
          <w:cantSplit/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4E9B3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6285C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70AF7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C92C0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4BD28806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E4464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 xml:space="preserve">14.sklop - ostalo </w:t>
            </w:r>
            <w:proofErr w:type="spellStart"/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prehrambeno</w:t>
            </w:r>
            <w:proofErr w:type="spellEnd"/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 xml:space="preserve"> blago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26740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FE18E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D0696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5016E696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93EB8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8124D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2FEAC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0D923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1067DB2B" w14:textId="77777777" w:rsidTr="0012373B">
        <w:trPr>
          <w:cantSplit/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8DE4A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46F89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7AC85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22450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78549236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E5892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15.sklop - začimbe in dišave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8B8E0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92910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94933CA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6233FBB2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A2CE8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9B3E5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73C73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6BCC1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2DF424AF" w14:textId="77777777" w:rsidTr="0012373B">
        <w:trPr>
          <w:cantSplit/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BD5B8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2EFED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B2925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64650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2B5CC0D5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01B34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16.sklop - čaji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905442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D54ED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2AFBFC6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2FD10081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E842C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15FD4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62BAD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62F4A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70559E2A" w14:textId="77777777" w:rsidTr="0012373B">
        <w:trPr>
          <w:cantSplit/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D12E8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9B110C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9A6C5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F978B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7AE7E99C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195F7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17.sklop - žita, mlevski izdelki in testenine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2DD01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532A7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4E87D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3B343905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9FC96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BC428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11F2D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5E9B9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57360DE6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C5459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CCAE1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FC679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DD44A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159E0836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00380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 xml:space="preserve">18.sklop - </w:t>
            </w:r>
            <w:proofErr w:type="spellStart"/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eko</w:t>
            </w:r>
            <w:proofErr w:type="spellEnd"/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 xml:space="preserve"> sadje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32244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6393C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ADE84EC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7D28E440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DB51D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A0DE7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40DC5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0F08B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0EC7E870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970B3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549D5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E632C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F4CF3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1E99C1AD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CD938" w14:textId="4C30E7D9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 xml:space="preserve">19.sklop </w:t>
            </w:r>
            <w:r w:rsidR="00CC3CE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–</w:t>
            </w: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C3CE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bio</w:t>
            </w:r>
            <w:proofErr w:type="spellEnd"/>
            <w:r w:rsidR="00CC3CE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 xml:space="preserve"> kruh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60C97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DCF21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53AFE966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2A047EC7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7D89A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D3BC0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A0A3D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7D007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0FC6CB41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050CB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82D93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93239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89C08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537DCFB8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0491D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 xml:space="preserve">20.sklop - </w:t>
            </w:r>
            <w:proofErr w:type="spellStart"/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eko</w:t>
            </w:r>
            <w:proofErr w:type="spellEnd"/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 xml:space="preserve"> živila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1C8D5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2716A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A75C7C6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03753EB3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6A90D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E01E14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ED49B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F3B5C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2B920C8E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2F952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3A3A4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9B726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40E37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7F0A41" w:rsidRPr="00CD6786" w14:paraId="502AA1FE" w14:textId="77777777" w:rsidTr="00C054BF">
        <w:trPr>
          <w:trHeight w:val="340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5DE3BF19" w14:textId="77777777" w:rsidR="007F0A41" w:rsidRPr="00CD6786" w:rsidRDefault="007F0A41" w:rsidP="00C054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lastRenderedPageBreak/>
              <w:t>sklop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05270BBC" w14:textId="77777777" w:rsidR="007F0A41" w:rsidRPr="00CD6786" w:rsidRDefault="007F0A41" w:rsidP="00C054B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sestava cene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45F9E31E" w14:textId="77777777" w:rsidR="007F0A41" w:rsidRPr="00CD6786" w:rsidRDefault="007F0A41" w:rsidP="00C054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vrednost ponudbe v eur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1E8ADC1A" w14:textId="77777777" w:rsidR="007F0A41" w:rsidRPr="00CD6786" w:rsidRDefault="007F0A41" w:rsidP="00C054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št. živil po merilu kakovosti</w:t>
            </w:r>
          </w:p>
        </w:tc>
      </w:tr>
      <w:tr w:rsidR="00303CA5" w:rsidRPr="00CD6786" w14:paraId="72B68DF5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85C62" w14:textId="1E4B5B06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 xml:space="preserve">21.sklop -  </w:t>
            </w:r>
            <w:r w:rsidR="00EC6E3A"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pekovski izdelki in slaščice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FCE94C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F16AC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5AD4F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56045D72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0DD2C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1D3D9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91721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92B07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20EB57B6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1B735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E2919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B6A71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F4588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16AF7FAB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0AAC5" w14:textId="783A8EF8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 xml:space="preserve">22.sklop - </w:t>
            </w:r>
            <w:r w:rsidR="00EC6E3A"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goveje meso in teletina - izbrana kakovost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4369C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FE002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14:paraId="31A15E68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03D1A9C5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18C53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137C0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4944B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2029EF65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081D3D12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AA743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F6DC3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2A310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117672C2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161A69FE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6521B" w14:textId="2B3774AA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 xml:space="preserve">23.sklop - </w:t>
            </w:r>
            <w:r w:rsidR="00EC6E3A"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perutnina - izbrana kakovost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89DF6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0E380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14:paraId="56946603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42977389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0F424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2CBC4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FEB02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1F77662C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586362B0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82889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7DA79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53178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5F479671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187EFC60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DDA84" w14:textId="0A91FCAB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 xml:space="preserve">24.sklop - </w:t>
            </w:r>
            <w:proofErr w:type="spellStart"/>
            <w:r w:rsidR="00EC6E3A"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eko</w:t>
            </w:r>
            <w:proofErr w:type="spellEnd"/>
            <w:r w:rsidR="00EC6E3A"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 xml:space="preserve"> zelenjava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4FF54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3F949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47F08BD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3C75875F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4ADD0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ACF494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FC0CF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4A688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5CCE9F89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72ACC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17B12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B4CC4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CABFB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679B518C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B456C" w14:textId="7A1235B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 xml:space="preserve">25.sklop - </w:t>
            </w:r>
            <w:proofErr w:type="spellStart"/>
            <w:r w:rsidR="00EC6E3A"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eko</w:t>
            </w:r>
            <w:proofErr w:type="spellEnd"/>
            <w:r w:rsidR="00EC6E3A"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 xml:space="preserve"> sokovi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34DB2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8A379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0E40B89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50E74D1A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44C56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16F55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905E5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3D8F8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6C75DCBD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5C253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7CC8DD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2908B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FD831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0C69A3D0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23221" w14:textId="1F8A65EC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 xml:space="preserve">26.sklop - </w:t>
            </w:r>
            <w:proofErr w:type="spellStart"/>
            <w:r w:rsidR="00EC6E3A"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eko</w:t>
            </w:r>
            <w:proofErr w:type="spellEnd"/>
            <w:r w:rsidR="00EC6E3A"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 xml:space="preserve"> krompir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9CC04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49FDB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43550CE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38B73332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E2626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A5380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22B37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0D564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588BC1C5" w14:textId="77777777" w:rsidTr="0012373B">
        <w:trPr>
          <w:trHeight w:val="3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3E525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AB06E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F4CB1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E0F3F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6A130EE3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59343" w14:textId="3B12C5B1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 xml:space="preserve">27.sklop - </w:t>
            </w:r>
            <w:r w:rsidR="00EC6E3A"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juhe, omake in dodatki jedem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F2C01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82B30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DED77A1" w14:textId="77777777" w:rsidR="00303CA5" w:rsidRPr="00CD6786" w:rsidRDefault="00303CA5" w:rsidP="00303C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2A79F0C5" w14:textId="77777777" w:rsidTr="0012373B">
        <w:trPr>
          <w:trHeight w:val="340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F0B87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A3DEB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62E39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80FFB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421D8A24" w14:textId="77777777" w:rsidTr="0012373B">
        <w:trPr>
          <w:trHeight w:val="340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66E37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EF3BF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9AFF8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07ECF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2215DEFF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E0C8" w14:textId="35840E55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 xml:space="preserve">28.sklop – </w:t>
            </w:r>
            <w:r w:rsidR="00EC6E3A"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 xml:space="preserve">kruh in drobno pecivo za </w:t>
            </w:r>
            <w:proofErr w:type="spellStart"/>
            <w:r w:rsidR="00EC6E3A"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dopeko</w:t>
            </w:r>
            <w:proofErr w:type="spellEnd"/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81A71" w14:textId="1FA8B89D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BB4D53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  <w:tc>
          <w:tcPr>
            <w:tcW w:w="1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bottom"/>
          </w:tcPr>
          <w:p w14:paraId="2B922EB0" w14:textId="06F47BD6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 </w:t>
            </w:r>
          </w:p>
        </w:tc>
      </w:tr>
      <w:tr w:rsidR="00303CA5" w:rsidRPr="00CD6786" w14:paraId="2E888932" w14:textId="77777777" w:rsidTr="0012373B">
        <w:trPr>
          <w:trHeight w:val="340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93EF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F0139D" w14:textId="26BF12D0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2D3511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  <w:tc>
          <w:tcPr>
            <w:tcW w:w="1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AE81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303CA5" w:rsidRPr="00CD6786" w14:paraId="501A2BBD" w14:textId="77777777" w:rsidTr="0012373B">
        <w:trPr>
          <w:trHeight w:val="340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02CA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6B974" w14:textId="0B417CBF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56837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  <w:tc>
          <w:tcPr>
            <w:tcW w:w="1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CDFC" w14:textId="77777777" w:rsidR="00303CA5" w:rsidRPr="00CD6786" w:rsidRDefault="00303CA5" w:rsidP="00303CA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731A3A" w:rsidRPr="00CD6786" w14:paraId="502A2600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DC66C0" w14:textId="70333F47" w:rsidR="00731A3A" w:rsidRPr="00CD6786" w:rsidRDefault="00731A3A" w:rsidP="00CC3CE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9</w:t>
            </w:r>
            <w:r w:rsidRPr="00CD6786"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 xml:space="preserve">.sklop – </w:t>
            </w:r>
            <w:proofErr w:type="spellStart"/>
            <w:r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veganski</w:t>
            </w:r>
            <w:proofErr w:type="spellEnd"/>
            <w:r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 xml:space="preserve"> izdelki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E83A1" w14:textId="5F1FB820" w:rsidR="00731A3A" w:rsidRPr="00CD6786" w:rsidRDefault="00731A3A" w:rsidP="00CC3CE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EC93F3" w14:textId="77777777" w:rsidR="00731A3A" w:rsidRPr="00CD6786" w:rsidRDefault="00731A3A" w:rsidP="00CC3CE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  <w:tc>
          <w:tcPr>
            <w:tcW w:w="1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F4B0AA" w14:textId="77777777" w:rsidR="00731A3A" w:rsidRPr="00CD6786" w:rsidRDefault="00731A3A" w:rsidP="00CC3CE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731A3A" w:rsidRPr="00CD6786" w14:paraId="0FE27D64" w14:textId="77777777" w:rsidTr="0012373B">
        <w:trPr>
          <w:trHeight w:val="340"/>
        </w:trPr>
        <w:tc>
          <w:tcPr>
            <w:tcW w:w="2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0A956" w14:textId="77777777" w:rsidR="00731A3A" w:rsidRPr="00CD6786" w:rsidRDefault="00731A3A" w:rsidP="00CC3CE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D3231" w14:textId="5EE79BCF" w:rsidR="00731A3A" w:rsidRPr="00CD6786" w:rsidRDefault="00731A3A" w:rsidP="00CC3CE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2B55A5" w14:textId="77777777" w:rsidR="00731A3A" w:rsidRPr="00CD6786" w:rsidRDefault="00731A3A" w:rsidP="00CC3CE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  <w:tc>
          <w:tcPr>
            <w:tcW w:w="18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17E98" w14:textId="77777777" w:rsidR="00731A3A" w:rsidRPr="00CD6786" w:rsidRDefault="00731A3A" w:rsidP="00CC3CE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731A3A" w:rsidRPr="00CD6786" w14:paraId="7E813274" w14:textId="77777777" w:rsidTr="0012373B">
        <w:trPr>
          <w:trHeight w:val="340"/>
        </w:trPr>
        <w:tc>
          <w:tcPr>
            <w:tcW w:w="2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15A7" w14:textId="77777777" w:rsidR="00731A3A" w:rsidRPr="00CD6786" w:rsidRDefault="00731A3A" w:rsidP="00CC3CE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D8ADF2" w14:textId="76513B86" w:rsidR="00731A3A" w:rsidRPr="00CD6786" w:rsidRDefault="00731A3A" w:rsidP="00CC3CE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5BD35" w14:textId="77777777" w:rsidR="00731A3A" w:rsidRPr="00CD6786" w:rsidRDefault="00731A3A" w:rsidP="00CC3CE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  <w:tc>
          <w:tcPr>
            <w:tcW w:w="1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87F1C" w14:textId="77777777" w:rsidR="00731A3A" w:rsidRPr="00CD6786" w:rsidRDefault="00731A3A" w:rsidP="00CC3CE6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731A3A" w:rsidRPr="00CD6786" w14:paraId="458C1FF7" w14:textId="77777777" w:rsidTr="0012373B">
        <w:trPr>
          <w:trHeight w:val="340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0EE9" w14:textId="51F8E030" w:rsidR="00731A3A" w:rsidRPr="00CD6786" w:rsidRDefault="00731A3A" w:rsidP="00D133A4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  <w:t>30.sklop - krompir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CC8BA" w14:textId="05F8AEF2" w:rsidR="00731A3A" w:rsidRPr="00CD6786" w:rsidRDefault="00731A3A" w:rsidP="00D133A4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izhodiščna cena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D575F" w14:textId="77777777" w:rsidR="00731A3A" w:rsidRPr="00CD6786" w:rsidRDefault="00731A3A" w:rsidP="00D133A4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  <w:tc>
          <w:tcPr>
            <w:tcW w:w="1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ED9C25" w14:textId="77777777" w:rsidR="00731A3A" w:rsidRPr="00CD6786" w:rsidRDefault="00731A3A" w:rsidP="00D133A4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731A3A" w:rsidRPr="00CD6786" w14:paraId="11F40E54" w14:textId="77777777" w:rsidTr="0012373B">
        <w:trPr>
          <w:trHeight w:val="340"/>
        </w:trPr>
        <w:tc>
          <w:tcPr>
            <w:tcW w:w="2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2F7B" w14:textId="77777777" w:rsidR="00731A3A" w:rsidRPr="00CD6786" w:rsidRDefault="00731A3A" w:rsidP="00D133A4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158FA" w14:textId="305C22C0" w:rsidR="00731A3A" w:rsidRPr="00CD6786" w:rsidRDefault="00731A3A" w:rsidP="00D133A4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 xml:space="preserve">znesek </w:t>
            </w:r>
            <w:proofErr w:type="spellStart"/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ddv</w:t>
            </w:r>
            <w:proofErr w:type="spellEnd"/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2F39C0" w14:textId="77777777" w:rsidR="00731A3A" w:rsidRPr="00CD6786" w:rsidRDefault="00731A3A" w:rsidP="00D133A4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  <w:tc>
          <w:tcPr>
            <w:tcW w:w="18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746CD" w14:textId="77777777" w:rsidR="00731A3A" w:rsidRPr="00CD6786" w:rsidRDefault="00731A3A" w:rsidP="00D133A4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  <w:tr w:rsidR="00731A3A" w:rsidRPr="00CD6786" w14:paraId="3F6FDCBD" w14:textId="77777777" w:rsidTr="0012373B">
        <w:trPr>
          <w:trHeight w:val="340"/>
        </w:trPr>
        <w:tc>
          <w:tcPr>
            <w:tcW w:w="2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3875" w14:textId="77777777" w:rsidR="00731A3A" w:rsidRPr="00CD6786" w:rsidRDefault="00731A3A" w:rsidP="00D133A4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6C8A17" w14:textId="59ADF95D" w:rsidR="00731A3A" w:rsidRPr="00CD6786" w:rsidRDefault="00731A3A" w:rsidP="00D133A4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  <w:r w:rsidRPr="00CD6786">
              <w:rPr>
                <w:rFonts w:ascii="Verdana" w:hAnsi="Verdana" w:cs="Arial"/>
                <w:color w:val="000000"/>
                <w:sz w:val="24"/>
                <w:szCs w:val="24"/>
              </w:rPr>
              <w:t>končna cena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FA66EE" w14:textId="77777777" w:rsidR="00731A3A" w:rsidRPr="00CD6786" w:rsidRDefault="00731A3A" w:rsidP="00D133A4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  <w:tc>
          <w:tcPr>
            <w:tcW w:w="1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B7261" w14:textId="77777777" w:rsidR="00731A3A" w:rsidRPr="00CD6786" w:rsidRDefault="00731A3A" w:rsidP="00D133A4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Arial"/>
                <w:color w:val="000000"/>
                <w:sz w:val="24"/>
                <w:szCs w:val="24"/>
              </w:rPr>
            </w:pPr>
          </w:p>
        </w:tc>
      </w:tr>
    </w:tbl>
    <w:p w14:paraId="024950BD" w14:textId="77777777" w:rsidR="00303CA5" w:rsidRPr="00CD6786" w:rsidRDefault="00303CA5" w:rsidP="00303CA5">
      <w:pPr>
        <w:suppressAutoHyphens/>
        <w:overflowPunct/>
        <w:autoSpaceDN/>
        <w:adjustRightInd/>
        <w:textAlignment w:val="auto"/>
        <w:rPr>
          <w:rFonts w:ascii="Verdana" w:eastAsia="Calibri" w:hAnsi="Verdana" w:cs="Arial"/>
          <w:sz w:val="22"/>
          <w:szCs w:val="22"/>
          <w:lang w:eastAsia="en-US"/>
        </w:rPr>
      </w:pPr>
    </w:p>
    <w:p w14:paraId="7F5BEA65" w14:textId="77777777" w:rsidR="00303CA5" w:rsidRPr="00CD6786" w:rsidRDefault="00303CA5" w:rsidP="00303CA5">
      <w:pPr>
        <w:suppressAutoHyphens/>
        <w:overflowPunct/>
        <w:autoSpaceDN/>
        <w:adjustRightInd/>
        <w:textAlignment w:val="auto"/>
        <w:rPr>
          <w:rFonts w:ascii="Verdana" w:eastAsia="Calibri" w:hAnsi="Verdana" w:cs="Arial"/>
          <w:sz w:val="22"/>
          <w:szCs w:val="22"/>
          <w:lang w:eastAsia="en-US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06"/>
        <w:gridCol w:w="4616"/>
      </w:tblGrid>
      <w:tr w:rsidR="00303CA5" w:rsidRPr="00CD6786" w14:paraId="7EE873FD" w14:textId="77777777" w:rsidTr="00D2218B"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043C117E" w14:textId="77777777" w:rsidR="00303CA5" w:rsidRPr="00CD6786" w:rsidRDefault="00303CA5" w:rsidP="00303CA5">
            <w:pPr>
              <w:suppressAutoHyphens/>
              <w:overflowPunct/>
              <w:autoSpaceDN/>
              <w:adjustRightInd/>
              <w:textAlignment w:val="auto"/>
              <w:rPr>
                <w:rFonts w:ascii="Verdana" w:hAnsi="Verdana" w:cs="Arial"/>
                <w:lang w:eastAsia="zh-CN"/>
              </w:rPr>
            </w:pPr>
            <w:r w:rsidRPr="00CD6786">
              <w:rPr>
                <w:rFonts w:ascii="Verdana" w:eastAsia="Calibri" w:hAnsi="Verdana" w:cs="Arial"/>
                <w:sz w:val="22"/>
                <w:szCs w:val="22"/>
                <w:lang w:eastAsia="en-US"/>
              </w:rPr>
              <w:t>Datum:</w:t>
            </w:r>
          </w:p>
        </w:tc>
        <w:tc>
          <w:tcPr>
            <w:tcW w:w="46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F77B85D" w14:textId="77777777" w:rsidR="00303CA5" w:rsidRPr="00CD6786" w:rsidRDefault="00303CA5" w:rsidP="00303CA5">
            <w:pPr>
              <w:suppressAutoHyphens/>
              <w:overflowPunct/>
              <w:autoSpaceDN/>
              <w:adjustRightInd/>
              <w:textAlignment w:val="auto"/>
              <w:rPr>
                <w:rFonts w:ascii="Verdana" w:hAnsi="Verdana" w:cs="Arial"/>
                <w:lang w:eastAsia="zh-CN"/>
              </w:rPr>
            </w:pPr>
            <w:r w:rsidRPr="00CD6786">
              <w:rPr>
                <w:rFonts w:ascii="Verdana" w:eastAsia="Calibri" w:hAnsi="Verdana" w:cs="Arial"/>
                <w:sz w:val="22"/>
                <w:szCs w:val="22"/>
                <w:lang w:eastAsia="en-US"/>
              </w:rPr>
              <w:t>Pooblaščena oseba ponudnika:</w:t>
            </w:r>
          </w:p>
        </w:tc>
      </w:tr>
    </w:tbl>
    <w:p w14:paraId="2DE5A171" w14:textId="62EBFCAE" w:rsidR="00C3725C" w:rsidRPr="00CD6786" w:rsidRDefault="00303CA5" w:rsidP="00851BB6">
      <w:pPr>
        <w:suppressAutoHyphens/>
        <w:overflowPunct/>
        <w:autoSpaceDN/>
        <w:adjustRightInd/>
        <w:textAlignment w:val="auto"/>
        <w:rPr>
          <w:rFonts w:ascii="Verdana" w:eastAsia="Calibri" w:hAnsi="Verdana"/>
        </w:rPr>
      </w:pPr>
      <w:r w:rsidRPr="00CD6786">
        <w:rPr>
          <w:rFonts w:ascii="Verdana" w:eastAsia="Corbel" w:hAnsi="Verdana" w:cs="Arial"/>
          <w:color w:val="7030A0"/>
          <w:sz w:val="22"/>
          <w:szCs w:val="22"/>
          <w:lang w:eastAsia="en-US"/>
        </w:rPr>
        <w:t xml:space="preserve"> </w:t>
      </w:r>
    </w:p>
    <w:sectPr w:rsidR="00C3725C" w:rsidRPr="00CD6786" w:rsidSect="007F0A41">
      <w:headerReference w:type="default" r:id="rId8"/>
      <w:pgSz w:w="11906" w:h="16838" w:code="9"/>
      <w:pgMar w:top="1985" w:right="1418" w:bottom="1135" w:left="1418" w:header="0" w:footer="2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C1E5C" w14:textId="77777777" w:rsidR="009302A5" w:rsidRDefault="009302A5" w:rsidP="00CC4CD3">
      <w:r>
        <w:separator/>
      </w:r>
    </w:p>
  </w:endnote>
  <w:endnote w:type="continuationSeparator" w:id="0">
    <w:p w14:paraId="4B400896" w14:textId="77777777" w:rsidR="009302A5" w:rsidRDefault="009302A5" w:rsidP="00CC4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983E4" w14:textId="77777777" w:rsidR="009302A5" w:rsidRDefault="009302A5" w:rsidP="00CC4CD3">
      <w:r>
        <w:separator/>
      </w:r>
    </w:p>
  </w:footnote>
  <w:footnote w:type="continuationSeparator" w:id="0">
    <w:p w14:paraId="02EEFE15" w14:textId="77777777" w:rsidR="009302A5" w:rsidRDefault="009302A5" w:rsidP="00CC4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69132" w14:textId="1327F2B8" w:rsidR="00CC4CD3" w:rsidRDefault="0002261B" w:rsidP="003B6F06">
    <w:pPr>
      <w:pStyle w:val="Glava"/>
      <w:spacing w:before="360" w:after="120"/>
      <w:jc w:val="center"/>
    </w:pPr>
    <w:r>
      <w:rPr>
        <w:noProof/>
      </w:rPr>
      <w:drawing>
        <wp:inline distT="0" distB="0" distL="0" distR="0" wp14:anchorId="08EFCF3E" wp14:editId="207A6957">
          <wp:extent cx="3914775" cy="619125"/>
          <wp:effectExtent l="0" t="0" r="0" b="0"/>
          <wp:docPr id="1498150487" name="Slika 14981504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1477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30310"/>
    <w:multiLevelType w:val="hybridMultilevel"/>
    <w:tmpl w:val="458A348C"/>
    <w:lvl w:ilvl="0" w:tplc="EAC4E668">
      <w:start w:val="1"/>
      <w:numFmt w:val="bullet"/>
      <w:lvlText w:val=""/>
      <w:lvlJc w:val="righ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16C319A"/>
    <w:multiLevelType w:val="hybridMultilevel"/>
    <w:tmpl w:val="225ED7CA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5B111F4"/>
    <w:multiLevelType w:val="hybridMultilevel"/>
    <w:tmpl w:val="CA022878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94842BD"/>
    <w:multiLevelType w:val="hybridMultilevel"/>
    <w:tmpl w:val="01266A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CC4729"/>
    <w:multiLevelType w:val="hybridMultilevel"/>
    <w:tmpl w:val="6070164E"/>
    <w:lvl w:ilvl="0" w:tplc="EE6084CC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55D18"/>
    <w:multiLevelType w:val="hybridMultilevel"/>
    <w:tmpl w:val="EF74F33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60098"/>
    <w:multiLevelType w:val="hybridMultilevel"/>
    <w:tmpl w:val="E36A134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B0316E"/>
    <w:multiLevelType w:val="hybridMultilevel"/>
    <w:tmpl w:val="42343D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295E68"/>
    <w:multiLevelType w:val="hybridMultilevel"/>
    <w:tmpl w:val="C9A0A758"/>
    <w:lvl w:ilvl="0" w:tplc="9E826A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7264D27"/>
    <w:multiLevelType w:val="hybridMultilevel"/>
    <w:tmpl w:val="C9A0A758"/>
    <w:lvl w:ilvl="0" w:tplc="9E826A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7BE0607"/>
    <w:multiLevelType w:val="hybridMultilevel"/>
    <w:tmpl w:val="BD4EFF5C"/>
    <w:lvl w:ilvl="0" w:tplc="0424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95EAA"/>
    <w:multiLevelType w:val="hybridMultilevel"/>
    <w:tmpl w:val="C394AA44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86B39B7"/>
    <w:multiLevelType w:val="hybridMultilevel"/>
    <w:tmpl w:val="E0FA8C52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96550D8"/>
    <w:multiLevelType w:val="hybridMultilevel"/>
    <w:tmpl w:val="7436BC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735AA"/>
    <w:multiLevelType w:val="hybridMultilevel"/>
    <w:tmpl w:val="EA9AC79C"/>
    <w:lvl w:ilvl="0" w:tplc="EAC4E668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D349B0"/>
    <w:multiLevelType w:val="hybridMultilevel"/>
    <w:tmpl w:val="3C74A268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F784FD9"/>
    <w:multiLevelType w:val="hybridMultilevel"/>
    <w:tmpl w:val="48DA4F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8C416A">
      <w:numFmt w:val="bullet"/>
      <w:lvlText w:val="-"/>
      <w:lvlJc w:val="left"/>
      <w:pPr>
        <w:ind w:left="1440" w:hanging="360"/>
      </w:pPr>
      <w:rPr>
        <w:rFonts w:ascii="Corbel" w:eastAsia="Calibri" w:hAnsi="Corbel" w:cs="Times-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8E7DBA"/>
    <w:multiLevelType w:val="hybridMultilevel"/>
    <w:tmpl w:val="276809B2"/>
    <w:lvl w:ilvl="0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20E042F"/>
    <w:multiLevelType w:val="hybridMultilevel"/>
    <w:tmpl w:val="D7321468"/>
    <w:lvl w:ilvl="0" w:tplc="C456A94C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1E6C72"/>
    <w:multiLevelType w:val="hybridMultilevel"/>
    <w:tmpl w:val="35EACB6E"/>
    <w:lvl w:ilvl="0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8DC7ECE"/>
    <w:multiLevelType w:val="hybridMultilevel"/>
    <w:tmpl w:val="0E4CD840"/>
    <w:lvl w:ilvl="0" w:tplc="EAC4E668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D41936"/>
    <w:multiLevelType w:val="hybridMultilevel"/>
    <w:tmpl w:val="1ECCC6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D7C2F"/>
    <w:multiLevelType w:val="hybridMultilevel"/>
    <w:tmpl w:val="C9A0A758"/>
    <w:lvl w:ilvl="0" w:tplc="9E826A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6E18E2"/>
    <w:multiLevelType w:val="hybridMultilevel"/>
    <w:tmpl w:val="E152A192"/>
    <w:lvl w:ilvl="0" w:tplc="EAC4E668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EAC4E668">
      <w:start w:val="1"/>
      <w:numFmt w:val="bullet"/>
      <w:lvlText w:val=""/>
      <w:lvlJc w:val="right"/>
      <w:pPr>
        <w:ind w:left="1440" w:hanging="360"/>
      </w:pPr>
      <w:rPr>
        <w:rFonts w:ascii="Symbol" w:hAnsi="Symbol" w:hint="default"/>
      </w:rPr>
    </w:lvl>
    <w:lvl w:ilvl="2" w:tplc="049ADF28">
      <w:numFmt w:val="bullet"/>
      <w:lvlText w:val="–"/>
      <w:lvlJc w:val="left"/>
      <w:pPr>
        <w:ind w:left="2160" w:hanging="360"/>
      </w:pPr>
      <w:rPr>
        <w:rFonts w:ascii="Corbel" w:eastAsia="Calibri" w:hAnsi="Corbel" w:cs="Times-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482FEB"/>
    <w:multiLevelType w:val="hybridMultilevel"/>
    <w:tmpl w:val="133C3930"/>
    <w:lvl w:ilvl="0" w:tplc="219EFBE0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460F8A"/>
    <w:multiLevelType w:val="hybridMultilevel"/>
    <w:tmpl w:val="AB5A12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81A7A"/>
    <w:multiLevelType w:val="hybridMultilevel"/>
    <w:tmpl w:val="F7D087A0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4A113487"/>
    <w:multiLevelType w:val="hybridMultilevel"/>
    <w:tmpl w:val="CDF4C1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90175"/>
    <w:multiLevelType w:val="hybridMultilevel"/>
    <w:tmpl w:val="11AE8F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1A30D8"/>
    <w:multiLevelType w:val="hybridMultilevel"/>
    <w:tmpl w:val="321E35D2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55EF7BC9"/>
    <w:multiLevelType w:val="hybridMultilevel"/>
    <w:tmpl w:val="343A1C00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7F80BEB"/>
    <w:multiLevelType w:val="hybridMultilevel"/>
    <w:tmpl w:val="B9744608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CFB5014"/>
    <w:multiLevelType w:val="hybridMultilevel"/>
    <w:tmpl w:val="A8320BCA"/>
    <w:lvl w:ilvl="0" w:tplc="5398573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1D78F8"/>
    <w:multiLevelType w:val="hybridMultilevel"/>
    <w:tmpl w:val="3976CA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3B7CCB"/>
    <w:multiLevelType w:val="multilevel"/>
    <w:tmpl w:val="0B56548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0D76FF3"/>
    <w:multiLevelType w:val="multilevel"/>
    <w:tmpl w:val="E68AC556"/>
    <w:lvl w:ilvl="0">
      <w:start w:val="1"/>
      <w:numFmt w:val="upperRoman"/>
      <w:pStyle w:val="Slog1"/>
      <w:lvlText w:val="%1."/>
      <w:lvlJc w:val="right"/>
      <w:pPr>
        <w:ind w:left="720" w:hanging="360"/>
      </w:pPr>
    </w:lvl>
    <w:lvl w:ilvl="1">
      <w:start w:val="13"/>
      <w:numFmt w:val="decimal"/>
      <w:isLgl/>
      <w:lvlText w:val="%1.%2."/>
      <w:lvlJc w:val="left"/>
      <w:pPr>
        <w:ind w:left="1080" w:hanging="720"/>
      </w:pPr>
      <w:rPr>
        <w:rFonts w:cs="Times-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cs="Times-Roman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-Roman" w:hint="default"/>
        <w:b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-Roman" w:hint="default"/>
        <w:b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cs="Times-Roman" w:hint="default"/>
        <w:b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-Roman" w:hint="default"/>
        <w:b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cs="Times-Roman" w:hint="default"/>
        <w:b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cs="Times-Roman" w:hint="default"/>
        <w:b w:val="0"/>
        <w:color w:val="auto"/>
      </w:rPr>
    </w:lvl>
  </w:abstractNum>
  <w:abstractNum w:abstractNumId="36" w15:restartNumberingAfterBreak="0">
    <w:nsid w:val="6A352E65"/>
    <w:multiLevelType w:val="hybridMultilevel"/>
    <w:tmpl w:val="C7DA9872"/>
    <w:lvl w:ilvl="0" w:tplc="83049B2C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FDE012D6">
      <w:start w:val="1"/>
      <w:numFmt w:val="bullet"/>
      <w:pStyle w:val="Oznaenseznam1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8702B2"/>
    <w:multiLevelType w:val="hybridMultilevel"/>
    <w:tmpl w:val="29506926"/>
    <w:lvl w:ilvl="0" w:tplc="2CE0F320">
      <w:start w:val="1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317BBE"/>
    <w:multiLevelType w:val="hybridMultilevel"/>
    <w:tmpl w:val="E266F5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3B0084"/>
    <w:multiLevelType w:val="hybridMultilevel"/>
    <w:tmpl w:val="E554504C"/>
    <w:lvl w:ilvl="0" w:tplc="0424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72631FF9"/>
    <w:multiLevelType w:val="multilevel"/>
    <w:tmpl w:val="D0223C7E"/>
    <w:lvl w:ilvl="0">
      <w:start w:val="1"/>
      <w:numFmt w:val="decimal"/>
      <w:pStyle w:val="Slog2"/>
      <w:lvlText w:val="%1."/>
      <w:lvlJc w:val="left"/>
      <w:pPr>
        <w:ind w:left="720" w:hanging="360"/>
      </w:pPr>
    </w:lvl>
    <w:lvl w:ilvl="1">
      <w:start w:val="1"/>
      <w:numFmt w:val="decimal"/>
      <w:pStyle w:val="Slog3"/>
      <w:isLgl/>
      <w:lvlText w:val="%1.%2"/>
      <w:lvlJc w:val="left"/>
      <w:pPr>
        <w:ind w:left="720" w:hanging="360"/>
      </w:pPr>
      <w:rPr>
        <w:rFonts w:hint="default"/>
      </w:rPr>
    </w:lvl>
    <w:lvl w:ilvl="2">
      <w:numFmt w:val="lowerLetter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73ED2B20"/>
    <w:multiLevelType w:val="hybridMultilevel"/>
    <w:tmpl w:val="AACA98BE"/>
    <w:lvl w:ilvl="0" w:tplc="EAC4E668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EAC4E668">
      <w:start w:val="1"/>
      <w:numFmt w:val="bullet"/>
      <w:lvlText w:val=""/>
      <w:lvlJc w:val="righ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2C3C4C"/>
    <w:multiLevelType w:val="hybridMultilevel"/>
    <w:tmpl w:val="1D328A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197F61"/>
    <w:multiLevelType w:val="hybridMultilevel"/>
    <w:tmpl w:val="EEFE469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F86616"/>
    <w:multiLevelType w:val="hybridMultilevel"/>
    <w:tmpl w:val="7D468E26"/>
    <w:lvl w:ilvl="0" w:tplc="4548346C">
      <w:start w:val="1"/>
      <w:numFmt w:val="upperRoman"/>
      <w:lvlText w:val="%1."/>
      <w:lvlJc w:val="right"/>
      <w:pPr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196C6A"/>
    <w:multiLevelType w:val="hybridMultilevel"/>
    <w:tmpl w:val="EC005EA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ACC4020"/>
    <w:multiLevelType w:val="hybridMultilevel"/>
    <w:tmpl w:val="ADB6B856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8" w15:restartNumberingAfterBreak="0">
    <w:nsid w:val="7D7829A0"/>
    <w:multiLevelType w:val="hybridMultilevel"/>
    <w:tmpl w:val="E05CD12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D777C0"/>
    <w:multiLevelType w:val="hybridMultilevel"/>
    <w:tmpl w:val="9B129E8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040C7D"/>
    <w:multiLevelType w:val="hybridMultilevel"/>
    <w:tmpl w:val="ED92BEA6"/>
    <w:lvl w:ilvl="0" w:tplc="EAC4E668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F8901BD"/>
    <w:multiLevelType w:val="hybridMultilevel"/>
    <w:tmpl w:val="B68E14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FCE5B23"/>
    <w:multiLevelType w:val="hybridMultilevel"/>
    <w:tmpl w:val="17C8D256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592081712">
    <w:abstractNumId w:val="35"/>
  </w:num>
  <w:num w:numId="2" w16cid:durableId="1428185566">
    <w:abstractNumId w:val="41"/>
  </w:num>
  <w:num w:numId="3" w16cid:durableId="952634584">
    <w:abstractNumId w:val="48"/>
  </w:num>
  <w:num w:numId="4" w16cid:durableId="80131297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362412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05025942">
    <w:abstractNumId w:val="10"/>
  </w:num>
  <w:num w:numId="7" w16cid:durableId="281424584">
    <w:abstractNumId w:val="5"/>
  </w:num>
  <w:num w:numId="8" w16cid:durableId="794297061">
    <w:abstractNumId w:val="45"/>
  </w:num>
  <w:num w:numId="9" w16cid:durableId="750083493">
    <w:abstractNumId w:val="33"/>
  </w:num>
  <w:num w:numId="10" w16cid:durableId="631596910">
    <w:abstractNumId w:val="9"/>
  </w:num>
  <w:num w:numId="11" w16cid:durableId="2108768622">
    <w:abstractNumId w:val="22"/>
  </w:num>
  <w:num w:numId="12" w16cid:durableId="1896895211">
    <w:abstractNumId w:val="8"/>
  </w:num>
  <w:num w:numId="13" w16cid:durableId="2042582099">
    <w:abstractNumId w:val="6"/>
  </w:num>
  <w:num w:numId="14" w16cid:durableId="606037635">
    <w:abstractNumId w:val="38"/>
  </w:num>
  <w:num w:numId="15" w16cid:durableId="773667003">
    <w:abstractNumId w:val="36"/>
  </w:num>
  <w:num w:numId="16" w16cid:durableId="584806793">
    <w:abstractNumId w:val="46"/>
  </w:num>
  <w:num w:numId="17" w16cid:durableId="1148589514">
    <w:abstractNumId w:val="27"/>
  </w:num>
  <w:num w:numId="18" w16cid:durableId="1269267693">
    <w:abstractNumId w:val="21"/>
  </w:num>
  <w:num w:numId="19" w16cid:durableId="1831284556">
    <w:abstractNumId w:val="24"/>
  </w:num>
  <w:num w:numId="20" w16cid:durableId="1265113031">
    <w:abstractNumId w:val="18"/>
  </w:num>
  <w:num w:numId="21" w16cid:durableId="1106340552">
    <w:abstractNumId w:val="4"/>
  </w:num>
  <w:num w:numId="22" w16cid:durableId="2142109948">
    <w:abstractNumId w:val="44"/>
  </w:num>
  <w:num w:numId="23" w16cid:durableId="1269775597">
    <w:abstractNumId w:val="34"/>
  </w:num>
  <w:num w:numId="24" w16cid:durableId="2107266880">
    <w:abstractNumId w:val="37"/>
  </w:num>
  <w:num w:numId="25" w16cid:durableId="1190685491">
    <w:abstractNumId w:val="3"/>
  </w:num>
  <w:num w:numId="26" w16cid:durableId="1570651277">
    <w:abstractNumId w:val="16"/>
  </w:num>
  <w:num w:numId="27" w16cid:durableId="975839084">
    <w:abstractNumId w:val="42"/>
  </w:num>
  <w:num w:numId="28" w16cid:durableId="99884567">
    <w:abstractNumId w:val="0"/>
  </w:num>
  <w:num w:numId="29" w16cid:durableId="83183695">
    <w:abstractNumId w:val="23"/>
  </w:num>
  <w:num w:numId="30" w16cid:durableId="2005811608">
    <w:abstractNumId w:val="15"/>
  </w:num>
  <w:num w:numId="31" w16cid:durableId="231279395">
    <w:abstractNumId w:val="12"/>
  </w:num>
  <w:num w:numId="32" w16cid:durableId="173305524">
    <w:abstractNumId w:val="47"/>
  </w:num>
  <w:num w:numId="33" w16cid:durableId="37125641">
    <w:abstractNumId w:val="30"/>
  </w:num>
  <w:num w:numId="34" w16cid:durableId="576403317">
    <w:abstractNumId w:val="32"/>
  </w:num>
  <w:num w:numId="35" w16cid:durableId="1671785136">
    <w:abstractNumId w:val="2"/>
  </w:num>
  <w:num w:numId="36" w16cid:durableId="188299696">
    <w:abstractNumId w:val="11"/>
  </w:num>
  <w:num w:numId="37" w16cid:durableId="1483503052">
    <w:abstractNumId w:val="1"/>
  </w:num>
  <w:num w:numId="38" w16cid:durableId="1036395894">
    <w:abstractNumId w:val="26"/>
  </w:num>
  <w:num w:numId="39" w16cid:durableId="1122651337">
    <w:abstractNumId w:val="52"/>
  </w:num>
  <w:num w:numId="40" w16cid:durableId="643580640">
    <w:abstractNumId w:val="29"/>
  </w:num>
  <w:num w:numId="41" w16cid:durableId="2122139312">
    <w:abstractNumId w:val="31"/>
  </w:num>
  <w:num w:numId="42" w16cid:durableId="78448361">
    <w:abstractNumId w:val="51"/>
  </w:num>
  <w:num w:numId="43" w16cid:durableId="1757901099">
    <w:abstractNumId w:val="39"/>
  </w:num>
  <w:num w:numId="44" w16cid:durableId="720011072">
    <w:abstractNumId w:val="13"/>
  </w:num>
  <w:num w:numId="45" w16cid:durableId="1198657929">
    <w:abstractNumId w:val="43"/>
  </w:num>
  <w:num w:numId="46" w16cid:durableId="425346904">
    <w:abstractNumId w:val="14"/>
  </w:num>
  <w:num w:numId="47" w16cid:durableId="958416330">
    <w:abstractNumId w:val="20"/>
  </w:num>
  <w:num w:numId="48" w16cid:durableId="1197887157">
    <w:abstractNumId w:val="50"/>
  </w:num>
  <w:num w:numId="49" w16cid:durableId="2038194233">
    <w:abstractNumId w:val="7"/>
  </w:num>
  <w:num w:numId="50" w16cid:durableId="211813244">
    <w:abstractNumId w:val="40"/>
  </w:num>
  <w:num w:numId="51" w16cid:durableId="1978797869">
    <w:abstractNumId w:val="25"/>
  </w:num>
  <w:num w:numId="52" w16cid:durableId="1322464665">
    <w:abstractNumId w:val="28"/>
  </w:num>
  <w:num w:numId="53" w16cid:durableId="825365460">
    <w:abstractNumId w:val="4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8D5"/>
    <w:rsid w:val="00000132"/>
    <w:rsid w:val="00000B65"/>
    <w:rsid w:val="00007F2B"/>
    <w:rsid w:val="00010325"/>
    <w:rsid w:val="0001359D"/>
    <w:rsid w:val="00013B40"/>
    <w:rsid w:val="00013E54"/>
    <w:rsid w:val="000141E9"/>
    <w:rsid w:val="0002255C"/>
    <w:rsid w:val="0002261B"/>
    <w:rsid w:val="00034288"/>
    <w:rsid w:val="00041D50"/>
    <w:rsid w:val="0004316E"/>
    <w:rsid w:val="0004544F"/>
    <w:rsid w:val="0005200B"/>
    <w:rsid w:val="00052C1E"/>
    <w:rsid w:val="00052C7E"/>
    <w:rsid w:val="00060090"/>
    <w:rsid w:val="000636AB"/>
    <w:rsid w:val="0006589C"/>
    <w:rsid w:val="00067CD6"/>
    <w:rsid w:val="0007711E"/>
    <w:rsid w:val="00080300"/>
    <w:rsid w:val="0008053F"/>
    <w:rsid w:val="000821F4"/>
    <w:rsid w:val="000847F2"/>
    <w:rsid w:val="00085603"/>
    <w:rsid w:val="00087096"/>
    <w:rsid w:val="000920A8"/>
    <w:rsid w:val="000927E9"/>
    <w:rsid w:val="0009533D"/>
    <w:rsid w:val="000964A4"/>
    <w:rsid w:val="000A2D65"/>
    <w:rsid w:val="000A31CD"/>
    <w:rsid w:val="000A5924"/>
    <w:rsid w:val="000B366D"/>
    <w:rsid w:val="000B6AF6"/>
    <w:rsid w:val="000B76E5"/>
    <w:rsid w:val="000B7F1C"/>
    <w:rsid w:val="000C0257"/>
    <w:rsid w:val="000C21CE"/>
    <w:rsid w:val="000C2D67"/>
    <w:rsid w:val="000C3282"/>
    <w:rsid w:val="000C36E3"/>
    <w:rsid w:val="000C6BC6"/>
    <w:rsid w:val="000C7CE3"/>
    <w:rsid w:val="000D0544"/>
    <w:rsid w:val="000D0A2F"/>
    <w:rsid w:val="000D1A42"/>
    <w:rsid w:val="000D3840"/>
    <w:rsid w:val="000E2617"/>
    <w:rsid w:val="000E6025"/>
    <w:rsid w:val="000F1091"/>
    <w:rsid w:val="00106B29"/>
    <w:rsid w:val="00111704"/>
    <w:rsid w:val="00111F40"/>
    <w:rsid w:val="00112738"/>
    <w:rsid w:val="00112776"/>
    <w:rsid w:val="001139C7"/>
    <w:rsid w:val="0012200F"/>
    <w:rsid w:val="001222DF"/>
    <w:rsid w:val="00122A76"/>
    <w:rsid w:val="00123240"/>
    <w:rsid w:val="0012373B"/>
    <w:rsid w:val="0012740E"/>
    <w:rsid w:val="00127882"/>
    <w:rsid w:val="00130276"/>
    <w:rsid w:val="00131D1B"/>
    <w:rsid w:val="00132585"/>
    <w:rsid w:val="0014089D"/>
    <w:rsid w:val="001410B2"/>
    <w:rsid w:val="001410FA"/>
    <w:rsid w:val="00141798"/>
    <w:rsid w:val="00143680"/>
    <w:rsid w:val="00144EC9"/>
    <w:rsid w:val="001543A0"/>
    <w:rsid w:val="00161B40"/>
    <w:rsid w:val="00164DB6"/>
    <w:rsid w:val="001677B6"/>
    <w:rsid w:val="00171249"/>
    <w:rsid w:val="001744A1"/>
    <w:rsid w:val="00186982"/>
    <w:rsid w:val="00190A3D"/>
    <w:rsid w:val="0019449B"/>
    <w:rsid w:val="001947EF"/>
    <w:rsid w:val="00196F45"/>
    <w:rsid w:val="001A34AE"/>
    <w:rsid w:val="001A3B02"/>
    <w:rsid w:val="001A62C3"/>
    <w:rsid w:val="001A67CD"/>
    <w:rsid w:val="001A79BF"/>
    <w:rsid w:val="001B37C5"/>
    <w:rsid w:val="001B530F"/>
    <w:rsid w:val="001C14C4"/>
    <w:rsid w:val="001C19DC"/>
    <w:rsid w:val="001C1C0A"/>
    <w:rsid w:val="001C79D0"/>
    <w:rsid w:val="001D36CD"/>
    <w:rsid w:val="001D5B18"/>
    <w:rsid w:val="001E1005"/>
    <w:rsid w:val="001E3A99"/>
    <w:rsid w:val="001F1879"/>
    <w:rsid w:val="001F3A94"/>
    <w:rsid w:val="001F71F8"/>
    <w:rsid w:val="001F7352"/>
    <w:rsid w:val="002009C2"/>
    <w:rsid w:val="00201668"/>
    <w:rsid w:val="0020266D"/>
    <w:rsid w:val="00202CD1"/>
    <w:rsid w:val="0020740C"/>
    <w:rsid w:val="00210221"/>
    <w:rsid w:val="00211680"/>
    <w:rsid w:val="00212F61"/>
    <w:rsid w:val="00214768"/>
    <w:rsid w:val="00215668"/>
    <w:rsid w:val="00220411"/>
    <w:rsid w:val="002219C9"/>
    <w:rsid w:val="00221C33"/>
    <w:rsid w:val="002226E6"/>
    <w:rsid w:val="00222886"/>
    <w:rsid w:val="00226B60"/>
    <w:rsid w:val="002325A2"/>
    <w:rsid w:val="00241705"/>
    <w:rsid w:val="00241FD4"/>
    <w:rsid w:val="00245556"/>
    <w:rsid w:val="0024737B"/>
    <w:rsid w:val="00250197"/>
    <w:rsid w:val="00252AE2"/>
    <w:rsid w:val="00252BC4"/>
    <w:rsid w:val="00253E61"/>
    <w:rsid w:val="00254743"/>
    <w:rsid w:val="0025576E"/>
    <w:rsid w:val="00255B12"/>
    <w:rsid w:val="00256120"/>
    <w:rsid w:val="00260170"/>
    <w:rsid w:val="00261423"/>
    <w:rsid w:val="00261F65"/>
    <w:rsid w:val="002704C3"/>
    <w:rsid w:val="0027405D"/>
    <w:rsid w:val="00277144"/>
    <w:rsid w:val="00293034"/>
    <w:rsid w:val="002935D5"/>
    <w:rsid w:val="00293E37"/>
    <w:rsid w:val="00294585"/>
    <w:rsid w:val="0029629E"/>
    <w:rsid w:val="002A1E0D"/>
    <w:rsid w:val="002A2C67"/>
    <w:rsid w:val="002A3590"/>
    <w:rsid w:val="002A6FFB"/>
    <w:rsid w:val="002A7700"/>
    <w:rsid w:val="002A7FAF"/>
    <w:rsid w:val="002B0CC3"/>
    <w:rsid w:val="002B228A"/>
    <w:rsid w:val="002B3FC0"/>
    <w:rsid w:val="002C35BB"/>
    <w:rsid w:val="002C6882"/>
    <w:rsid w:val="002D242F"/>
    <w:rsid w:val="002D2E9F"/>
    <w:rsid w:val="002F31AE"/>
    <w:rsid w:val="002F368D"/>
    <w:rsid w:val="002F398E"/>
    <w:rsid w:val="002F6F35"/>
    <w:rsid w:val="00303CA5"/>
    <w:rsid w:val="00305344"/>
    <w:rsid w:val="0030622B"/>
    <w:rsid w:val="00307C13"/>
    <w:rsid w:val="003106E0"/>
    <w:rsid w:val="00310AD0"/>
    <w:rsid w:val="00311E3B"/>
    <w:rsid w:val="003120BB"/>
    <w:rsid w:val="00316C1A"/>
    <w:rsid w:val="00321079"/>
    <w:rsid w:val="003325DE"/>
    <w:rsid w:val="00337C9F"/>
    <w:rsid w:val="00345880"/>
    <w:rsid w:val="003508F3"/>
    <w:rsid w:val="0035114E"/>
    <w:rsid w:val="0035374B"/>
    <w:rsid w:val="00354974"/>
    <w:rsid w:val="003574FB"/>
    <w:rsid w:val="00357D79"/>
    <w:rsid w:val="00364249"/>
    <w:rsid w:val="003852EB"/>
    <w:rsid w:val="0039342C"/>
    <w:rsid w:val="0039509F"/>
    <w:rsid w:val="00397C94"/>
    <w:rsid w:val="003A089F"/>
    <w:rsid w:val="003A4948"/>
    <w:rsid w:val="003A4F65"/>
    <w:rsid w:val="003A64EB"/>
    <w:rsid w:val="003A7493"/>
    <w:rsid w:val="003B0270"/>
    <w:rsid w:val="003B1F3F"/>
    <w:rsid w:val="003B2044"/>
    <w:rsid w:val="003B5962"/>
    <w:rsid w:val="003B6F06"/>
    <w:rsid w:val="003B743C"/>
    <w:rsid w:val="003C0853"/>
    <w:rsid w:val="003C5F3E"/>
    <w:rsid w:val="003E31F2"/>
    <w:rsid w:val="003E34B2"/>
    <w:rsid w:val="003E3F47"/>
    <w:rsid w:val="003E5950"/>
    <w:rsid w:val="003F434B"/>
    <w:rsid w:val="00404B10"/>
    <w:rsid w:val="0041102F"/>
    <w:rsid w:val="00412A46"/>
    <w:rsid w:val="00414ECC"/>
    <w:rsid w:val="00415649"/>
    <w:rsid w:val="00417B94"/>
    <w:rsid w:val="00417CBF"/>
    <w:rsid w:val="00420D4B"/>
    <w:rsid w:val="00422279"/>
    <w:rsid w:val="004246AA"/>
    <w:rsid w:val="00430D88"/>
    <w:rsid w:val="00430EF1"/>
    <w:rsid w:val="004313FC"/>
    <w:rsid w:val="00437FEF"/>
    <w:rsid w:val="00440D7B"/>
    <w:rsid w:val="004500B3"/>
    <w:rsid w:val="00450623"/>
    <w:rsid w:val="004533E6"/>
    <w:rsid w:val="00453782"/>
    <w:rsid w:val="004558DA"/>
    <w:rsid w:val="004674C5"/>
    <w:rsid w:val="00476F69"/>
    <w:rsid w:val="0048101B"/>
    <w:rsid w:val="004A0924"/>
    <w:rsid w:val="004A1A39"/>
    <w:rsid w:val="004A1EC2"/>
    <w:rsid w:val="004A2ECD"/>
    <w:rsid w:val="004A67B8"/>
    <w:rsid w:val="004A6B04"/>
    <w:rsid w:val="004B3097"/>
    <w:rsid w:val="004B6EE0"/>
    <w:rsid w:val="004C2A1D"/>
    <w:rsid w:val="004C4F69"/>
    <w:rsid w:val="004D4442"/>
    <w:rsid w:val="004D5AA0"/>
    <w:rsid w:val="004E2354"/>
    <w:rsid w:val="004E23F6"/>
    <w:rsid w:val="004E5843"/>
    <w:rsid w:val="004E5CED"/>
    <w:rsid w:val="004E7172"/>
    <w:rsid w:val="004E781A"/>
    <w:rsid w:val="004F1771"/>
    <w:rsid w:val="004F4C88"/>
    <w:rsid w:val="004F7834"/>
    <w:rsid w:val="0050086F"/>
    <w:rsid w:val="00503B50"/>
    <w:rsid w:val="005115E3"/>
    <w:rsid w:val="0052287A"/>
    <w:rsid w:val="00526106"/>
    <w:rsid w:val="0053402D"/>
    <w:rsid w:val="00535D5B"/>
    <w:rsid w:val="005415D1"/>
    <w:rsid w:val="0054236E"/>
    <w:rsid w:val="0054672D"/>
    <w:rsid w:val="005564B6"/>
    <w:rsid w:val="0056003C"/>
    <w:rsid w:val="00565291"/>
    <w:rsid w:val="005701DA"/>
    <w:rsid w:val="00570648"/>
    <w:rsid w:val="00570BEF"/>
    <w:rsid w:val="0057381E"/>
    <w:rsid w:val="00574058"/>
    <w:rsid w:val="00574492"/>
    <w:rsid w:val="00577AAD"/>
    <w:rsid w:val="00580228"/>
    <w:rsid w:val="00583FCF"/>
    <w:rsid w:val="00591A62"/>
    <w:rsid w:val="005929ED"/>
    <w:rsid w:val="00593851"/>
    <w:rsid w:val="00597387"/>
    <w:rsid w:val="005A0697"/>
    <w:rsid w:val="005A075A"/>
    <w:rsid w:val="005A1C98"/>
    <w:rsid w:val="005B5054"/>
    <w:rsid w:val="005B6C42"/>
    <w:rsid w:val="005B76CD"/>
    <w:rsid w:val="005C2B24"/>
    <w:rsid w:val="005D0780"/>
    <w:rsid w:val="005D1817"/>
    <w:rsid w:val="005D3A12"/>
    <w:rsid w:val="005D5634"/>
    <w:rsid w:val="005D65CC"/>
    <w:rsid w:val="005D7584"/>
    <w:rsid w:val="005E073B"/>
    <w:rsid w:val="005E1E31"/>
    <w:rsid w:val="005E31FF"/>
    <w:rsid w:val="005E38DA"/>
    <w:rsid w:val="005E5D44"/>
    <w:rsid w:val="005E73F7"/>
    <w:rsid w:val="005F220A"/>
    <w:rsid w:val="005F3549"/>
    <w:rsid w:val="006024A0"/>
    <w:rsid w:val="00603D10"/>
    <w:rsid w:val="00605450"/>
    <w:rsid w:val="00606F15"/>
    <w:rsid w:val="006116B0"/>
    <w:rsid w:val="00612A01"/>
    <w:rsid w:val="006159E9"/>
    <w:rsid w:val="00616040"/>
    <w:rsid w:val="00616113"/>
    <w:rsid w:val="00616C46"/>
    <w:rsid w:val="00621AAE"/>
    <w:rsid w:val="0062573D"/>
    <w:rsid w:val="00626597"/>
    <w:rsid w:val="00626AE2"/>
    <w:rsid w:val="00627DD5"/>
    <w:rsid w:val="00631EED"/>
    <w:rsid w:val="00633E26"/>
    <w:rsid w:val="006444A0"/>
    <w:rsid w:val="00645E9C"/>
    <w:rsid w:val="006536C6"/>
    <w:rsid w:val="00653F2C"/>
    <w:rsid w:val="006547E8"/>
    <w:rsid w:val="00655584"/>
    <w:rsid w:val="00655EFA"/>
    <w:rsid w:val="00660183"/>
    <w:rsid w:val="00660EB0"/>
    <w:rsid w:val="0066741D"/>
    <w:rsid w:val="00670447"/>
    <w:rsid w:val="00670AB8"/>
    <w:rsid w:val="006718EA"/>
    <w:rsid w:val="00671A1F"/>
    <w:rsid w:val="0067677A"/>
    <w:rsid w:val="006801E5"/>
    <w:rsid w:val="006806BE"/>
    <w:rsid w:val="00681396"/>
    <w:rsid w:val="00684A67"/>
    <w:rsid w:val="00691E88"/>
    <w:rsid w:val="006A1746"/>
    <w:rsid w:val="006A4BC6"/>
    <w:rsid w:val="006A61AE"/>
    <w:rsid w:val="006A749E"/>
    <w:rsid w:val="006B2768"/>
    <w:rsid w:val="006C1168"/>
    <w:rsid w:val="006C41EE"/>
    <w:rsid w:val="006C522D"/>
    <w:rsid w:val="006D596F"/>
    <w:rsid w:val="006D621D"/>
    <w:rsid w:val="006E3B68"/>
    <w:rsid w:val="006E3BF4"/>
    <w:rsid w:val="006E3FAB"/>
    <w:rsid w:val="006E7375"/>
    <w:rsid w:val="006F1ACA"/>
    <w:rsid w:val="006F1CDF"/>
    <w:rsid w:val="006F3C5C"/>
    <w:rsid w:val="006F4AA0"/>
    <w:rsid w:val="006F5222"/>
    <w:rsid w:val="0070173D"/>
    <w:rsid w:val="00706FA0"/>
    <w:rsid w:val="00710398"/>
    <w:rsid w:val="00710908"/>
    <w:rsid w:val="007142A1"/>
    <w:rsid w:val="00715C37"/>
    <w:rsid w:val="0071725A"/>
    <w:rsid w:val="00717433"/>
    <w:rsid w:val="00721C48"/>
    <w:rsid w:val="00726F14"/>
    <w:rsid w:val="007300F4"/>
    <w:rsid w:val="00731A3A"/>
    <w:rsid w:val="00731DE8"/>
    <w:rsid w:val="00733041"/>
    <w:rsid w:val="00734C52"/>
    <w:rsid w:val="00737CB0"/>
    <w:rsid w:val="00740B83"/>
    <w:rsid w:val="00743C38"/>
    <w:rsid w:val="00744DB0"/>
    <w:rsid w:val="00745BC3"/>
    <w:rsid w:val="007461BD"/>
    <w:rsid w:val="00747E1D"/>
    <w:rsid w:val="007568C8"/>
    <w:rsid w:val="00756FC4"/>
    <w:rsid w:val="00767FF1"/>
    <w:rsid w:val="0077154E"/>
    <w:rsid w:val="00771903"/>
    <w:rsid w:val="00776650"/>
    <w:rsid w:val="00777AD6"/>
    <w:rsid w:val="00777E4F"/>
    <w:rsid w:val="007803C3"/>
    <w:rsid w:val="00781FAC"/>
    <w:rsid w:val="00782417"/>
    <w:rsid w:val="00785A0E"/>
    <w:rsid w:val="007912C8"/>
    <w:rsid w:val="00793D61"/>
    <w:rsid w:val="007952A2"/>
    <w:rsid w:val="007A1AEA"/>
    <w:rsid w:val="007A366B"/>
    <w:rsid w:val="007A481D"/>
    <w:rsid w:val="007A6149"/>
    <w:rsid w:val="007B109A"/>
    <w:rsid w:val="007B2D3A"/>
    <w:rsid w:val="007B6C52"/>
    <w:rsid w:val="007C0487"/>
    <w:rsid w:val="007C5239"/>
    <w:rsid w:val="007C610A"/>
    <w:rsid w:val="007D103E"/>
    <w:rsid w:val="007D2AA5"/>
    <w:rsid w:val="007E41D7"/>
    <w:rsid w:val="007E43C7"/>
    <w:rsid w:val="007E7112"/>
    <w:rsid w:val="007F0A41"/>
    <w:rsid w:val="007F2D6E"/>
    <w:rsid w:val="007F60FF"/>
    <w:rsid w:val="00800554"/>
    <w:rsid w:val="00802DB5"/>
    <w:rsid w:val="0080375D"/>
    <w:rsid w:val="00804BCE"/>
    <w:rsid w:val="008055D8"/>
    <w:rsid w:val="0080599A"/>
    <w:rsid w:val="00807A4C"/>
    <w:rsid w:val="00814C7D"/>
    <w:rsid w:val="008171C1"/>
    <w:rsid w:val="00820BAB"/>
    <w:rsid w:val="0082106B"/>
    <w:rsid w:val="00822270"/>
    <w:rsid w:val="00847D6B"/>
    <w:rsid w:val="00851BB6"/>
    <w:rsid w:val="00852D48"/>
    <w:rsid w:val="00852E2C"/>
    <w:rsid w:val="00853C49"/>
    <w:rsid w:val="0086193A"/>
    <w:rsid w:val="008724F8"/>
    <w:rsid w:val="00873227"/>
    <w:rsid w:val="00876586"/>
    <w:rsid w:val="008817FE"/>
    <w:rsid w:val="008942E4"/>
    <w:rsid w:val="008945DA"/>
    <w:rsid w:val="00895459"/>
    <w:rsid w:val="008977A9"/>
    <w:rsid w:val="008A361E"/>
    <w:rsid w:val="008A4133"/>
    <w:rsid w:val="008A7DD0"/>
    <w:rsid w:val="008B26CB"/>
    <w:rsid w:val="008B3A5F"/>
    <w:rsid w:val="008B5658"/>
    <w:rsid w:val="008B6416"/>
    <w:rsid w:val="008B77EE"/>
    <w:rsid w:val="008C0711"/>
    <w:rsid w:val="008C452E"/>
    <w:rsid w:val="008C4D7F"/>
    <w:rsid w:val="008C59D2"/>
    <w:rsid w:val="008D2A99"/>
    <w:rsid w:val="008E049D"/>
    <w:rsid w:val="008E681B"/>
    <w:rsid w:val="008F0697"/>
    <w:rsid w:val="009039CA"/>
    <w:rsid w:val="009044A0"/>
    <w:rsid w:val="00904D43"/>
    <w:rsid w:val="00905105"/>
    <w:rsid w:val="00905BB9"/>
    <w:rsid w:val="0090610A"/>
    <w:rsid w:val="00906A15"/>
    <w:rsid w:val="00910922"/>
    <w:rsid w:val="00911D90"/>
    <w:rsid w:val="009121BF"/>
    <w:rsid w:val="00916C45"/>
    <w:rsid w:val="00921126"/>
    <w:rsid w:val="009248D1"/>
    <w:rsid w:val="00924DAB"/>
    <w:rsid w:val="0093029C"/>
    <w:rsid w:val="009302A5"/>
    <w:rsid w:val="009345D5"/>
    <w:rsid w:val="00937870"/>
    <w:rsid w:val="0093794E"/>
    <w:rsid w:val="00940A9B"/>
    <w:rsid w:val="00940FFD"/>
    <w:rsid w:val="00942AF2"/>
    <w:rsid w:val="009450F7"/>
    <w:rsid w:val="00945FCF"/>
    <w:rsid w:val="0095234B"/>
    <w:rsid w:val="00954C45"/>
    <w:rsid w:val="00955890"/>
    <w:rsid w:val="00961B9F"/>
    <w:rsid w:val="00963AF6"/>
    <w:rsid w:val="00964051"/>
    <w:rsid w:val="00964B95"/>
    <w:rsid w:val="009668D7"/>
    <w:rsid w:val="00967E06"/>
    <w:rsid w:val="00980754"/>
    <w:rsid w:val="00981215"/>
    <w:rsid w:val="00981341"/>
    <w:rsid w:val="00982D4E"/>
    <w:rsid w:val="009910F7"/>
    <w:rsid w:val="0099219B"/>
    <w:rsid w:val="009A0881"/>
    <w:rsid w:val="009A30B3"/>
    <w:rsid w:val="009A43F4"/>
    <w:rsid w:val="009A4C4E"/>
    <w:rsid w:val="009B01F9"/>
    <w:rsid w:val="009B2A12"/>
    <w:rsid w:val="009C04D8"/>
    <w:rsid w:val="009C1C81"/>
    <w:rsid w:val="009C32B5"/>
    <w:rsid w:val="009C3C8B"/>
    <w:rsid w:val="009C4800"/>
    <w:rsid w:val="009D1120"/>
    <w:rsid w:val="009E150C"/>
    <w:rsid w:val="009E437C"/>
    <w:rsid w:val="009F0BCA"/>
    <w:rsid w:val="009F14D1"/>
    <w:rsid w:val="009F3FBB"/>
    <w:rsid w:val="00A11731"/>
    <w:rsid w:val="00A1309D"/>
    <w:rsid w:val="00A134EC"/>
    <w:rsid w:val="00A24586"/>
    <w:rsid w:val="00A2468C"/>
    <w:rsid w:val="00A27F43"/>
    <w:rsid w:val="00A306B0"/>
    <w:rsid w:val="00A33FE4"/>
    <w:rsid w:val="00A35103"/>
    <w:rsid w:val="00A45FCA"/>
    <w:rsid w:val="00A46D03"/>
    <w:rsid w:val="00A477D0"/>
    <w:rsid w:val="00A478CB"/>
    <w:rsid w:val="00A53674"/>
    <w:rsid w:val="00A54E66"/>
    <w:rsid w:val="00A5586B"/>
    <w:rsid w:val="00A574E0"/>
    <w:rsid w:val="00A60DFD"/>
    <w:rsid w:val="00A62A0D"/>
    <w:rsid w:val="00A62D0F"/>
    <w:rsid w:val="00A706C0"/>
    <w:rsid w:val="00A70A21"/>
    <w:rsid w:val="00A72E16"/>
    <w:rsid w:val="00A75EBD"/>
    <w:rsid w:val="00A823BF"/>
    <w:rsid w:val="00A84B49"/>
    <w:rsid w:val="00A84DE7"/>
    <w:rsid w:val="00A86BF9"/>
    <w:rsid w:val="00A86DD5"/>
    <w:rsid w:val="00A9246A"/>
    <w:rsid w:val="00AA13CB"/>
    <w:rsid w:val="00AA19DB"/>
    <w:rsid w:val="00AA2B57"/>
    <w:rsid w:val="00AA352E"/>
    <w:rsid w:val="00AA57D8"/>
    <w:rsid w:val="00AA5B82"/>
    <w:rsid w:val="00AA70DD"/>
    <w:rsid w:val="00AB50E3"/>
    <w:rsid w:val="00AC13D4"/>
    <w:rsid w:val="00AC1556"/>
    <w:rsid w:val="00AC1F35"/>
    <w:rsid w:val="00AC4849"/>
    <w:rsid w:val="00AC4E1D"/>
    <w:rsid w:val="00AC4E7F"/>
    <w:rsid w:val="00AD1928"/>
    <w:rsid w:val="00AD3AFA"/>
    <w:rsid w:val="00AD5BA0"/>
    <w:rsid w:val="00AD5C28"/>
    <w:rsid w:val="00AE0270"/>
    <w:rsid w:val="00AE339C"/>
    <w:rsid w:val="00AE3C82"/>
    <w:rsid w:val="00AE48D5"/>
    <w:rsid w:val="00AE631B"/>
    <w:rsid w:val="00AE75C7"/>
    <w:rsid w:val="00AF0C9E"/>
    <w:rsid w:val="00AF3333"/>
    <w:rsid w:val="00AF59D6"/>
    <w:rsid w:val="00AF5D1A"/>
    <w:rsid w:val="00B00D81"/>
    <w:rsid w:val="00B0196D"/>
    <w:rsid w:val="00B02235"/>
    <w:rsid w:val="00B03EC5"/>
    <w:rsid w:val="00B12334"/>
    <w:rsid w:val="00B14B3D"/>
    <w:rsid w:val="00B17C17"/>
    <w:rsid w:val="00B242BA"/>
    <w:rsid w:val="00B26244"/>
    <w:rsid w:val="00B2688A"/>
    <w:rsid w:val="00B26ADF"/>
    <w:rsid w:val="00B27017"/>
    <w:rsid w:val="00B327DC"/>
    <w:rsid w:val="00B338BA"/>
    <w:rsid w:val="00B33A03"/>
    <w:rsid w:val="00B412A6"/>
    <w:rsid w:val="00B41B90"/>
    <w:rsid w:val="00B41F85"/>
    <w:rsid w:val="00B4245B"/>
    <w:rsid w:val="00B425B3"/>
    <w:rsid w:val="00B50426"/>
    <w:rsid w:val="00B60B6D"/>
    <w:rsid w:val="00B629E9"/>
    <w:rsid w:val="00B632FB"/>
    <w:rsid w:val="00B664E3"/>
    <w:rsid w:val="00B70D8B"/>
    <w:rsid w:val="00B72174"/>
    <w:rsid w:val="00B7243E"/>
    <w:rsid w:val="00B734E7"/>
    <w:rsid w:val="00B837AA"/>
    <w:rsid w:val="00B83C0F"/>
    <w:rsid w:val="00B846FB"/>
    <w:rsid w:val="00B8688A"/>
    <w:rsid w:val="00B925C0"/>
    <w:rsid w:val="00B93128"/>
    <w:rsid w:val="00B95D88"/>
    <w:rsid w:val="00B9653C"/>
    <w:rsid w:val="00B97382"/>
    <w:rsid w:val="00BA54B3"/>
    <w:rsid w:val="00BB2664"/>
    <w:rsid w:val="00BC11FF"/>
    <w:rsid w:val="00BC503A"/>
    <w:rsid w:val="00BD0498"/>
    <w:rsid w:val="00BD0FD5"/>
    <w:rsid w:val="00BD3716"/>
    <w:rsid w:val="00BD53E8"/>
    <w:rsid w:val="00BE51FF"/>
    <w:rsid w:val="00BE653B"/>
    <w:rsid w:val="00BE7158"/>
    <w:rsid w:val="00BF283A"/>
    <w:rsid w:val="00BF2BC0"/>
    <w:rsid w:val="00BF3E5C"/>
    <w:rsid w:val="00BF5345"/>
    <w:rsid w:val="00C02913"/>
    <w:rsid w:val="00C13056"/>
    <w:rsid w:val="00C134AA"/>
    <w:rsid w:val="00C159AC"/>
    <w:rsid w:val="00C15B1B"/>
    <w:rsid w:val="00C22E55"/>
    <w:rsid w:val="00C261B1"/>
    <w:rsid w:val="00C2691D"/>
    <w:rsid w:val="00C33269"/>
    <w:rsid w:val="00C333DC"/>
    <w:rsid w:val="00C3725C"/>
    <w:rsid w:val="00C418C4"/>
    <w:rsid w:val="00C419E4"/>
    <w:rsid w:val="00C42EF5"/>
    <w:rsid w:val="00C4649A"/>
    <w:rsid w:val="00C568DE"/>
    <w:rsid w:val="00C60E78"/>
    <w:rsid w:val="00C6678E"/>
    <w:rsid w:val="00C66CE0"/>
    <w:rsid w:val="00C67174"/>
    <w:rsid w:val="00C739B1"/>
    <w:rsid w:val="00C7686A"/>
    <w:rsid w:val="00C911CB"/>
    <w:rsid w:val="00C91DD3"/>
    <w:rsid w:val="00C9258B"/>
    <w:rsid w:val="00C9306B"/>
    <w:rsid w:val="00C932CD"/>
    <w:rsid w:val="00C9376B"/>
    <w:rsid w:val="00C95594"/>
    <w:rsid w:val="00CA2357"/>
    <w:rsid w:val="00CA34F3"/>
    <w:rsid w:val="00CA4ED3"/>
    <w:rsid w:val="00CA6122"/>
    <w:rsid w:val="00CB18F6"/>
    <w:rsid w:val="00CB1AC1"/>
    <w:rsid w:val="00CC3CE6"/>
    <w:rsid w:val="00CC4CD3"/>
    <w:rsid w:val="00CC6FD9"/>
    <w:rsid w:val="00CD199D"/>
    <w:rsid w:val="00CD1DED"/>
    <w:rsid w:val="00CD6046"/>
    <w:rsid w:val="00CD6786"/>
    <w:rsid w:val="00CE06C6"/>
    <w:rsid w:val="00CE13FB"/>
    <w:rsid w:val="00CE58F0"/>
    <w:rsid w:val="00CF6BE5"/>
    <w:rsid w:val="00CF7039"/>
    <w:rsid w:val="00CF707C"/>
    <w:rsid w:val="00CF7D95"/>
    <w:rsid w:val="00D01996"/>
    <w:rsid w:val="00D03356"/>
    <w:rsid w:val="00D04E51"/>
    <w:rsid w:val="00D070FF"/>
    <w:rsid w:val="00D10A23"/>
    <w:rsid w:val="00D10E8E"/>
    <w:rsid w:val="00D12820"/>
    <w:rsid w:val="00D133A4"/>
    <w:rsid w:val="00D15D95"/>
    <w:rsid w:val="00D15FAF"/>
    <w:rsid w:val="00D162B7"/>
    <w:rsid w:val="00D1674F"/>
    <w:rsid w:val="00D24181"/>
    <w:rsid w:val="00D31C5B"/>
    <w:rsid w:val="00D34A80"/>
    <w:rsid w:val="00D3653C"/>
    <w:rsid w:val="00D410EC"/>
    <w:rsid w:val="00D42B55"/>
    <w:rsid w:val="00D47EAF"/>
    <w:rsid w:val="00D5205A"/>
    <w:rsid w:val="00D61BD1"/>
    <w:rsid w:val="00D6786E"/>
    <w:rsid w:val="00D67D6A"/>
    <w:rsid w:val="00D71EA3"/>
    <w:rsid w:val="00D76189"/>
    <w:rsid w:val="00D80575"/>
    <w:rsid w:val="00D83656"/>
    <w:rsid w:val="00D85530"/>
    <w:rsid w:val="00D85C6F"/>
    <w:rsid w:val="00D917DC"/>
    <w:rsid w:val="00D91C8E"/>
    <w:rsid w:val="00D91DDB"/>
    <w:rsid w:val="00D967B3"/>
    <w:rsid w:val="00D9731F"/>
    <w:rsid w:val="00DA5701"/>
    <w:rsid w:val="00DB2658"/>
    <w:rsid w:val="00DB3E85"/>
    <w:rsid w:val="00DB4838"/>
    <w:rsid w:val="00DB6EBA"/>
    <w:rsid w:val="00DC1357"/>
    <w:rsid w:val="00DC16BA"/>
    <w:rsid w:val="00DC371D"/>
    <w:rsid w:val="00DC4946"/>
    <w:rsid w:val="00DC4D34"/>
    <w:rsid w:val="00DC6A72"/>
    <w:rsid w:val="00DD161D"/>
    <w:rsid w:val="00DE2486"/>
    <w:rsid w:val="00DF0BFF"/>
    <w:rsid w:val="00DF0C7D"/>
    <w:rsid w:val="00DF12C8"/>
    <w:rsid w:val="00DF2C71"/>
    <w:rsid w:val="00DF70BC"/>
    <w:rsid w:val="00E00E8E"/>
    <w:rsid w:val="00E02094"/>
    <w:rsid w:val="00E0499F"/>
    <w:rsid w:val="00E05491"/>
    <w:rsid w:val="00E07AC2"/>
    <w:rsid w:val="00E12831"/>
    <w:rsid w:val="00E130D6"/>
    <w:rsid w:val="00E16337"/>
    <w:rsid w:val="00E20E46"/>
    <w:rsid w:val="00E23BF9"/>
    <w:rsid w:val="00E27094"/>
    <w:rsid w:val="00E27EA9"/>
    <w:rsid w:val="00E301C5"/>
    <w:rsid w:val="00E31816"/>
    <w:rsid w:val="00E32A05"/>
    <w:rsid w:val="00E33AC6"/>
    <w:rsid w:val="00E3501D"/>
    <w:rsid w:val="00E368F7"/>
    <w:rsid w:val="00E410CE"/>
    <w:rsid w:val="00E4353A"/>
    <w:rsid w:val="00E4432D"/>
    <w:rsid w:val="00E45057"/>
    <w:rsid w:val="00E45D71"/>
    <w:rsid w:val="00E468B5"/>
    <w:rsid w:val="00E52577"/>
    <w:rsid w:val="00E55AFD"/>
    <w:rsid w:val="00E569BD"/>
    <w:rsid w:val="00E56C84"/>
    <w:rsid w:val="00E61721"/>
    <w:rsid w:val="00E6244A"/>
    <w:rsid w:val="00E666DF"/>
    <w:rsid w:val="00E70AC4"/>
    <w:rsid w:val="00E70ED5"/>
    <w:rsid w:val="00E71176"/>
    <w:rsid w:val="00E7687E"/>
    <w:rsid w:val="00E76939"/>
    <w:rsid w:val="00E76D3B"/>
    <w:rsid w:val="00E82739"/>
    <w:rsid w:val="00E87029"/>
    <w:rsid w:val="00E91388"/>
    <w:rsid w:val="00E92913"/>
    <w:rsid w:val="00E939D2"/>
    <w:rsid w:val="00E93A93"/>
    <w:rsid w:val="00EA26DE"/>
    <w:rsid w:val="00EA7B3D"/>
    <w:rsid w:val="00EB2022"/>
    <w:rsid w:val="00EB4618"/>
    <w:rsid w:val="00EB4ABD"/>
    <w:rsid w:val="00EB6E62"/>
    <w:rsid w:val="00EC665B"/>
    <w:rsid w:val="00EC6E3A"/>
    <w:rsid w:val="00EC7A6A"/>
    <w:rsid w:val="00ED607F"/>
    <w:rsid w:val="00ED7E46"/>
    <w:rsid w:val="00EE29DC"/>
    <w:rsid w:val="00EE326D"/>
    <w:rsid w:val="00EE4D73"/>
    <w:rsid w:val="00EE7BA1"/>
    <w:rsid w:val="00EE7C48"/>
    <w:rsid w:val="00EF0287"/>
    <w:rsid w:val="00EF1FB4"/>
    <w:rsid w:val="00F003ED"/>
    <w:rsid w:val="00F0374C"/>
    <w:rsid w:val="00F04394"/>
    <w:rsid w:val="00F0729D"/>
    <w:rsid w:val="00F15A85"/>
    <w:rsid w:val="00F2149B"/>
    <w:rsid w:val="00F2460E"/>
    <w:rsid w:val="00F35EAB"/>
    <w:rsid w:val="00F40005"/>
    <w:rsid w:val="00F50211"/>
    <w:rsid w:val="00F573E4"/>
    <w:rsid w:val="00F60A9D"/>
    <w:rsid w:val="00F63309"/>
    <w:rsid w:val="00F63A48"/>
    <w:rsid w:val="00F64300"/>
    <w:rsid w:val="00F64ECA"/>
    <w:rsid w:val="00F65E1C"/>
    <w:rsid w:val="00F67D04"/>
    <w:rsid w:val="00F74687"/>
    <w:rsid w:val="00F751C0"/>
    <w:rsid w:val="00F76006"/>
    <w:rsid w:val="00F7702D"/>
    <w:rsid w:val="00F835D2"/>
    <w:rsid w:val="00F85BDA"/>
    <w:rsid w:val="00F8674F"/>
    <w:rsid w:val="00F926F2"/>
    <w:rsid w:val="00F95EE6"/>
    <w:rsid w:val="00F9685C"/>
    <w:rsid w:val="00FA1566"/>
    <w:rsid w:val="00FA159A"/>
    <w:rsid w:val="00FA2522"/>
    <w:rsid w:val="00FA30BE"/>
    <w:rsid w:val="00FB0344"/>
    <w:rsid w:val="00FB10B4"/>
    <w:rsid w:val="00FB1818"/>
    <w:rsid w:val="00FB2128"/>
    <w:rsid w:val="00FB2C19"/>
    <w:rsid w:val="00FB7A38"/>
    <w:rsid w:val="00FC4A77"/>
    <w:rsid w:val="00FC7D29"/>
    <w:rsid w:val="00FD1EDE"/>
    <w:rsid w:val="00FD27D5"/>
    <w:rsid w:val="00FD30A4"/>
    <w:rsid w:val="00FD3240"/>
    <w:rsid w:val="00FD3A8C"/>
    <w:rsid w:val="00FD56A2"/>
    <w:rsid w:val="00FD6A95"/>
    <w:rsid w:val="00FE26A3"/>
    <w:rsid w:val="00FE3625"/>
    <w:rsid w:val="00FE5C46"/>
    <w:rsid w:val="00FF114C"/>
    <w:rsid w:val="00FF3E05"/>
    <w:rsid w:val="00FF4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625F52"/>
  <w15:chartTrackingRefBased/>
  <w15:docId w15:val="{B1B561FF-EAD1-40CD-BF43-9265B8556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E48D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aslov1">
    <w:name w:val="heading 1"/>
    <w:basedOn w:val="Navaden"/>
    <w:next w:val="Navaden"/>
    <w:link w:val="Naslov1Znak"/>
    <w:uiPriority w:val="9"/>
    <w:qFormat/>
    <w:rsid w:val="005F220A"/>
    <w:pPr>
      <w:keepNext/>
      <w:overflowPunct/>
      <w:autoSpaceDE/>
      <w:autoSpaceDN/>
      <w:adjustRightInd/>
      <w:spacing w:before="240" w:after="60" w:line="276" w:lineRule="auto"/>
      <w:textAlignment w:val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Naslov2">
    <w:name w:val="heading 2"/>
    <w:basedOn w:val="Navaden"/>
    <w:next w:val="Navaden"/>
    <w:link w:val="Naslov2Znak"/>
    <w:qFormat/>
    <w:rsid w:val="005F220A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5F220A"/>
    <w:pPr>
      <w:keepNext/>
      <w:overflowPunct/>
      <w:autoSpaceDE/>
      <w:autoSpaceDN/>
      <w:adjustRightInd/>
      <w:spacing w:before="240" w:after="60" w:line="276" w:lineRule="auto"/>
      <w:textAlignment w:val="auto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5F220A"/>
    <w:pPr>
      <w:overflowPunct/>
      <w:autoSpaceDE/>
      <w:autoSpaceDN/>
      <w:adjustRightInd/>
      <w:spacing w:before="240" w:after="60" w:line="276" w:lineRule="auto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Naslov6">
    <w:name w:val="heading 6"/>
    <w:basedOn w:val="Navaden"/>
    <w:next w:val="Navaden"/>
    <w:link w:val="Naslov6Znak"/>
    <w:uiPriority w:val="9"/>
    <w:qFormat/>
    <w:rsid w:val="005F220A"/>
    <w:pPr>
      <w:overflowPunct/>
      <w:autoSpaceDE/>
      <w:autoSpaceDN/>
      <w:adjustRightInd/>
      <w:spacing w:before="240" w:after="60" w:line="276" w:lineRule="auto"/>
      <w:textAlignment w:val="auto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Naslov7">
    <w:name w:val="heading 7"/>
    <w:basedOn w:val="Navaden"/>
    <w:next w:val="Navaden"/>
    <w:link w:val="Naslov7Znak"/>
    <w:uiPriority w:val="9"/>
    <w:qFormat/>
    <w:rsid w:val="005F220A"/>
    <w:pPr>
      <w:overflowPunct/>
      <w:autoSpaceDE/>
      <w:autoSpaceDN/>
      <w:adjustRightInd/>
      <w:spacing w:before="240" w:after="60" w:line="276" w:lineRule="auto"/>
      <w:textAlignment w:val="auto"/>
      <w:outlineLvl w:val="6"/>
    </w:pPr>
    <w:rPr>
      <w:rFonts w:ascii="Calibri" w:hAnsi="Calibri"/>
      <w:sz w:val="24"/>
      <w:szCs w:val="24"/>
      <w:lang w:eastAsia="en-US"/>
    </w:rPr>
  </w:style>
  <w:style w:type="paragraph" w:styleId="Naslov8">
    <w:name w:val="heading 8"/>
    <w:basedOn w:val="Navaden"/>
    <w:next w:val="Navaden"/>
    <w:link w:val="Naslov8Znak"/>
    <w:uiPriority w:val="9"/>
    <w:qFormat/>
    <w:rsid w:val="005F220A"/>
    <w:pPr>
      <w:overflowPunct/>
      <w:autoSpaceDE/>
      <w:autoSpaceDN/>
      <w:adjustRightInd/>
      <w:spacing w:before="240" w:after="60" w:line="276" w:lineRule="auto"/>
      <w:textAlignment w:val="auto"/>
      <w:outlineLvl w:val="7"/>
    </w:pPr>
    <w:rPr>
      <w:rFonts w:ascii="Calibri" w:hAnsi="Calibri"/>
      <w:i/>
      <w:iCs/>
      <w:sz w:val="24"/>
      <w:szCs w:val="24"/>
      <w:lang w:eastAsia="en-US"/>
    </w:rPr>
  </w:style>
  <w:style w:type="paragraph" w:styleId="Naslov9">
    <w:name w:val="heading 9"/>
    <w:basedOn w:val="Navaden"/>
    <w:next w:val="Navaden"/>
    <w:link w:val="Naslov9Znak"/>
    <w:uiPriority w:val="9"/>
    <w:qFormat/>
    <w:rsid w:val="005F220A"/>
    <w:pPr>
      <w:overflowPunct/>
      <w:autoSpaceDE/>
      <w:autoSpaceDN/>
      <w:adjustRightInd/>
      <w:spacing w:before="240" w:after="60" w:line="276" w:lineRule="auto"/>
      <w:textAlignment w:val="auto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C4CD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C4CD3"/>
  </w:style>
  <w:style w:type="paragraph" w:styleId="Noga">
    <w:name w:val="footer"/>
    <w:basedOn w:val="Navaden"/>
    <w:link w:val="NogaZnak"/>
    <w:uiPriority w:val="99"/>
    <w:unhideWhenUsed/>
    <w:rsid w:val="00CC4CD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C4CD3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C4CD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CC4CD3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C418C4"/>
    <w:rPr>
      <w:color w:val="0000FF"/>
      <w:u w:val="single"/>
    </w:rPr>
  </w:style>
  <w:style w:type="paragraph" w:styleId="Brezrazmikov">
    <w:name w:val="No Spacing"/>
    <w:uiPriority w:val="1"/>
    <w:qFormat/>
    <w:rsid w:val="00CF7039"/>
    <w:rPr>
      <w:sz w:val="22"/>
      <w:szCs w:val="22"/>
      <w:lang w:eastAsia="en-US"/>
    </w:rPr>
  </w:style>
  <w:style w:type="character" w:customStyle="1" w:styleId="Naslov1Znak">
    <w:name w:val="Naslov 1 Znak"/>
    <w:link w:val="Naslov1"/>
    <w:uiPriority w:val="9"/>
    <w:rsid w:val="005F220A"/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Naslov2Znak">
    <w:name w:val="Naslov 2 Znak"/>
    <w:link w:val="Naslov2"/>
    <w:rsid w:val="005F220A"/>
    <w:rPr>
      <w:rFonts w:ascii="Arial" w:eastAsia="Times New Roman" w:hAnsi="Arial"/>
      <w:b/>
      <w:bCs/>
      <w:i/>
      <w:iCs/>
      <w:sz w:val="28"/>
      <w:szCs w:val="28"/>
      <w:lang w:val="x-none" w:eastAsia="x-none"/>
    </w:rPr>
  </w:style>
  <w:style w:type="character" w:customStyle="1" w:styleId="Naslov4Znak">
    <w:name w:val="Naslov 4 Znak"/>
    <w:link w:val="Naslov4"/>
    <w:uiPriority w:val="9"/>
    <w:semiHidden/>
    <w:rsid w:val="005F220A"/>
    <w:rPr>
      <w:rFonts w:eastAsia="Times New Roman"/>
      <w:b/>
      <w:bCs/>
      <w:sz w:val="28"/>
      <w:szCs w:val="28"/>
      <w:lang w:eastAsia="en-US"/>
    </w:rPr>
  </w:style>
  <w:style w:type="character" w:customStyle="1" w:styleId="Naslov5Znak">
    <w:name w:val="Naslov 5 Znak"/>
    <w:link w:val="Naslov5"/>
    <w:uiPriority w:val="9"/>
    <w:semiHidden/>
    <w:rsid w:val="005F220A"/>
    <w:rPr>
      <w:rFonts w:eastAsia="Times New Roman"/>
      <w:b/>
      <w:bCs/>
      <w:i/>
      <w:iCs/>
      <w:sz w:val="26"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5F220A"/>
    <w:rPr>
      <w:rFonts w:eastAsia="Times New Roman"/>
      <w:b/>
      <w:bCs/>
      <w:sz w:val="22"/>
      <w:szCs w:val="22"/>
      <w:lang w:eastAsia="en-US"/>
    </w:rPr>
  </w:style>
  <w:style w:type="character" w:customStyle="1" w:styleId="Naslov7Znak">
    <w:name w:val="Naslov 7 Znak"/>
    <w:link w:val="Naslov7"/>
    <w:uiPriority w:val="9"/>
    <w:rsid w:val="005F220A"/>
    <w:rPr>
      <w:rFonts w:eastAsia="Times New Roman"/>
      <w:sz w:val="24"/>
      <w:szCs w:val="24"/>
      <w:lang w:eastAsia="en-US"/>
    </w:rPr>
  </w:style>
  <w:style w:type="character" w:customStyle="1" w:styleId="Naslov8Znak">
    <w:name w:val="Naslov 8 Znak"/>
    <w:link w:val="Naslov8"/>
    <w:uiPriority w:val="9"/>
    <w:rsid w:val="005F220A"/>
    <w:rPr>
      <w:rFonts w:eastAsia="Times New Roman"/>
      <w:i/>
      <w:iCs/>
      <w:sz w:val="24"/>
      <w:szCs w:val="24"/>
      <w:lang w:eastAsia="en-US"/>
    </w:rPr>
  </w:style>
  <w:style w:type="character" w:customStyle="1" w:styleId="Naslov9Znak">
    <w:name w:val="Naslov 9 Znak"/>
    <w:link w:val="Naslov9"/>
    <w:uiPriority w:val="9"/>
    <w:rsid w:val="005F220A"/>
    <w:rPr>
      <w:rFonts w:ascii="Cambria" w:eastAsia="Times New Roman" w:hAnsi="Cambria"/>
      <w:sz w:val="22"/>
      <w:szCs w:val="22"/>
      <w:lang w:eastAsia="en-US"/>
    </w:rPr>
  </w:style>
  <w:style w:type="numbering" w:customStyle="1" w:styleId="NoList1">
    <w:name w:val="No List1"/>
    <w:next w:val="Brezseznama"/>
    <w:uiPriority w:val="99"/>
    <w:semiHidden/>
    <w:unhideWhenUsed/>
    <w:rsid w:val="005F220A"/>
  </w:style>
  <w:style w:type="numbering" w:customStyle="1" w:styleId="NoList11">
    <w:name w:val="No List11"/>
    <w:next w:val="Brezseznama"/>
    <w:uiPriority w:val="99"/>
    <w:semiHidden/>
    <w:unhideWhenUsed/>
    <w:rsid w:val="005F220A"/>
  </w:style>
  <w:style w:type="character" w:customStyle="1" w:styleId="BalloonTextChar1">
    <w:name w:val="Balloon Text Char1"/>
    <w:uiPriority w:val="99"/>
    <w:semiHidden/>
    <w:rsid w:val="005F220A"/>
    <w:rPr>
      <w:rFonts w:ascii="Tahoma" w:hAnsi="Tahoma" w:cs="Tahoma"/>
      <w:sz w:val="16"/>
      <w:szCs w:val="16"/>
      <w:lang w:eastAsia="en-US"/>
    </w:rPr>
  </w:style>
  <w:style w:type="character" w:customStyle="1" w:styleId="BesedilooblakaZnak1">
    <w:name w:val="Besedilo oblačka Znak1"/>
    <w:uiPriority w:val="99"/>
    <w:semiHidden/>
    <w:rsid w:val="005F220A"/>
    <w:rPr>
      <w:rFonts w:ascii="Tahoma" w:eastAsia="Calibri" w:hAnsi="Tahoma" w:cs="Tahoma"/>
      <w:sz w:val="16"/>
      <w:szCs w:val="16"/>
    </w:rPr>
  </w:style>
  <w:style w:type="paragraph" w:customStyle="1" w:styleId="Slog1">
    <w:name w:val="Slog1"/>
    <w:basedOn w:val="Navaden"/>
    <w:link w:val="Slog1Znak"/>
    <w:qFormat/>
    <w:rsid w:val="005F220A"/>
    <w:pPr>
      <w:numPr>
        <w:numId w:val="1"/>
      </w:numPr>
      <w:overflowPunct/>
      <w:textAlignment w:val="auto"/>
    </w:pPr>
    <w:rPr>
      <w:rFonts w:ascii="Verdana" w:eastAsia="Calibri" w:hAnsi="Verdana"/>
      <w:b/>
      <w:bCs/>
      <w:color w:val="000000"/>
      <w:lang w:val="x-none" w:eastAsia="x-none"/>
    </w:rPr>
  </w:style>
  <w:style w:type="character" w:customStyle="1" w:styleId="Slog1Znak">
    <w:name w:val="Slog1 Znak"/>
    <w:link w:val="Slog1"/>
    <w:rsid w:val="005F220A"/>
    <w:rPr>
      <w:rFonts w:ascii="Verdana" w:hAnsi="Verdana"/>
      <w:b/>
      <w:bCs/>
      <w:color w:val="000000"/>
      <w:lang w:val="x-none" w:eastAsia="x-none"/>
    </w:rPr>
  </w:style>
  <w:style w:type="paragraph" w:customStyle="1" w:styleId="Slog2">
    <w:name w:val="Slog2"/>
    <w:basedOn w:val="Navaden"/>
    <w:link w:val="Slog2Znak"/>
    <w:qFormat/>
    <w:rsid w:val="005F220A"/>
    <w:pPr>
      <w:numPr>
        <w:numId w:val="2"/>
      </w:numPr>
      <w:overflowPunct/>
      <w:textAlignment w:val="auto"/>
    </w:pPr>
    <w:rPr>
      <w:rFonts w:ascii="Verdana" w:eastAsia="Calibri" w:hAnsi="Verdana"/>
      <w:b/>
      <w:bCs/>
      <w:color w:val="000000"/>
      <w:lang w:val="x-none" w:eastAsia="x-none"/>
    </w:rPr>
  </w:style>
  <w:style w:type="character" w:customStyle="1" w:styleId="Slog2Znak">
    <w:name w:val="Slog2 Znak"/>
    <w:link w:val="Slog2"/>
    <w:rsid w:val="005F220A"/>
    <w:rPr>
      <w:rFonts w:ascii="Verdana" w:hAnsi="Verdana"/>
      <w:b/>
      <w:bCs/>
      <w:color w:val="000000"/>
      <w:lang w:val="x-none" w:eastAsia="x-none"/>
    </w:rPr>
  </w:style>
  <w:style w:type="paragraph" w:customStyle="1" w:styleId="Slog3">
    <w:name w:val="Slog3"/>
    <w:basedOn w:val="Navaden"/>
    <w:link w:val="Slog3Znak"/>
    <w:qFormat/>
    <w:rsid w:val="005F220A"/>
    <w:pPr>
      <w:numPr>
        <w:ilvl w:val="1"/>
        <w:numId w:val="2"/>
      </w:numPr>
      <w:overflowPunct/>
      <w:textAlignment w:val="auto"/>
    </w:pPr>
    <w:rPr>
      <w:rFonts w:ascii="Verdana" w:eastAsia="Calibri" w:hAnsi="Verdana"/>
      <w:b/>
      <w:bCs/>
      <w:color w:val="000000"/>
      <w:lang w:val="x-none" w:eastAsia="x-none"/>
    </w:rPr>
  </w:style>
  <w:style w:type="character" w:customStyle="1" w:styleId="Slog3Znak">
    <w:name w:val="Slog3 Znak"/>
    <w:link w:val="Slog3"/>
    <w:rsid w:val="005F220A"/>
    <w:rPr>
      <w:rFonts w:ascii="Verdana" w:hAnsi="Verdana"/>
      <w:b/>
      <w:bCs/>
      <w:color w:val="000000"/>
      <w:lang w:val="x-none" w:eastAsia="x-none"/>
    </w:rPr>
  </w:style>
  <w:style w:type="paragraph" w:styleId="Navadensplet">
    <w:name w:val="Normal (Web)"/>
    <w:basedOn w:val="Navaden"/>
    <w:uiPriority w:val="99"/>
    <w:unhideWhenUsed/>
    <w:rsid w:val="005F220A"/>
    <w:pPr>
      <w:overflowPunct/>
      <w:autoSpaceDE/>
      <w:autoSpaceDN/>
      <w:adjustRightInd/>
      <w:spacing w:after="210"/>
      <w:textAlignment w:val="auto"/>
    </w:pPr>
    <w:rPr>
      <w:color w:val="333333"/>
      <w:sz w:val="18"/>
      <w:szCs w:val="18"/>
    </w:rPr>
  </w:style>
  <w:style w:type="paragraph" w:styleId="Telobesedila">
    <w:name w:val="Body Text"/>
    <w:basedOn w:val="Navaden"/>
    <w:link w:val="TelobesedilaZnak"/>
    <w:rsid w:val="005F220A"/>
    <w:pPr>
      <w:overflowPunct/>
      <w:autoSpaceDE/>
      <w:autoSpaceDN/>
      <w:adjustRightInd/>
      <w:jc w:val="both"/>
      <w:textAlignment w:val="auto"/>
    </w:pPr>
    <w:rPr>
      <w:rFonts w:ascii="Arial" w:hAnsi="Arial"/>
      <w:lang w:val="x-none"/>
    </w:rPr>
  </w:style>
  <w:style w:type="character" w:customStyle="1" w:styleId="TelobesedilaZnak">
    <w:name w:val="Telo besedila Znak"/>
    <w:link w:val="Telobesedila"/>
    <w:rsid w:val="005F220A"/>
    <w:rPr>
      <w:rFonts w:ascii="Arial" w:eastAsia="Times New Roman" w:hAnsi="Arial"/>
      <w:lang w:val="x-none"/>
    </w:rPr>
  </w:style>
  <w:style w:type="paragraph" w:styleId="Telobesedila2">
    <w:name w:val="Body Text 2"/>
    <w:basedOn w:val="Navaden"/>
    <w:link w:val="Telobesedila2Znak"/>
    <w:uiPriority w:val="99"/>
    <w:unhideWhenUsed/>
    <w:rsid w:val="005F220A"/>
    <w:pPr>
      <w:overflowPunct/>
      <w:autoSpaceDE/>
      <w:autoSpaceDN/>
      <w:adjustRightInd/>
      <w:spacing w:after="120" w:line="480" w:lineRule="auto"/>
      <w:textAlignment w:val="auto"/>
    </w:pPr>
    <w:rPr>
      <w:rFonts w:ascii="Verdana" w:eastAsia="Calibri" w:hAnsi="Verdana"/>
      <w:sz w:val="19"/>
      <w:lang w:val="x-none" w:eastAsia="en-US"/>
    </w:rPr>
  </w:style>
  <w:style w:type="character" w:customStyle="1" w:styleId="Telobesedila2Znak">
    <w:name w:val="Telo besedila 2 Znak"/>
    <w:link w:val="Telobesedila2"/>
    <w:uiPriority w:val="99"/>
    <w:rsid w:val="005F220A"/>
    <w:rPr>
      <w:rFonts w:ascii="Verdana" w:hAnsi="Verdana"/>
      <w:sz w:val="19"/>
      <w:lang w:val="x-none" w:eastAsia="en-US"/>
    </w:rPr>
  </w:style>
  <w:style w:type="paragraph" w:customStyle="1" w:styleId="Default">
    <w:name w:val="Default"/>
    <w:rsid w:val="005F220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BESEDILO">
    <w:name w:val="BESEDILO"/>
    <w:rsid w:val="005F220A"/>
    <w:pPr>
      <w:keepLines/>
      <w:widowControl w:val="0"/>
      <w:tabs>
        <w:tab w:val="left" w:pos="2155"/>
      </w:tabs>
      <w:jc w:val="both"/>
    </w:pPr>
    <w:rPr>
      <w:rFonts w:ascii="Arial" w:eastAsia="Times New Roman" w:hAnsi="Arial"/>
      <w:kern w:val="16"/>
      <w:lang w:eastAsia="en-US"/>
    </w:rPr>
  </w:style>
  <w:style w:type="character" w:customStyle="1" w:styleId="Naslov3MKZnak">
    <w:name w:val="Naslov 3 MK Znak"/>
    <w:rsid w:val="005F220A"/>
    <w:rPr>
      <w:rFonts w:ascii="Arial" w:hAnsi="Arial" w:cs="Arial"/>
      <w:b/>
      <w:kern w:val="28"/>
      <w:sz w:val="22"/>
      <w:szCs w:val="22"/>
      <w:lang w:val="sl-SI" w:eastAsia="sl-SI" w:bidi="ar-SA"/>
    </w:rPr>
  </w:style>
  <w:style w:type="paragraph" w:styleId="Odstavekseznama">
    <w:name w:val="List Paragraph"/>
    <w:basedOn w:val="Navaden"/>
    <w:uiPriority w:val="34"/>
    <w:qFormat/>
    <w:rsid w:val="005F220A"/>
    <w:pPr>
      <w:overflowPunct/>
      <w:autoSpaceDE/>
      <w:autoSpaceDN/>
      <w:adjustRightInd/>
      <w:spacing w:line="276" w:lineRule="auto"/>
      <w:ind w:left="720"/>
      <w:contextualSpacing/>
      <w:textAlignment w:val="auto"/>
    </w:pPr>
    <w:rPr>
      <w:rFonts w:ascii="Verdana" w:eastAsia="Calibri" w:hAnsi="Verdana"/>
      <w:sz w:val="19"/>
      <w:lang w:eastAsia="en-US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F220A"/>
    <w:pPr>
      <w:overflowPunct/>
      <w:autoSpaceDE/>
      <w:autoSpaceDN/>
      <w:adjustRightInd/>
      <w:spacing w:line="276" w:lineRule="auto"/>
      <w:textAlignment w:val="auto"/>
    </w:pPr>
    <w:rPr>
      <w:rFonts w:ascii="Verdana" w:eastAsia="Calibri" w:hAnsi="Verdana"/>
      <w:lang w:eastAsia="en-US"/>
    </w:rPr>
  </w:style>
  <w:style w:type="character" w:customStyle="1" w:styleId="PripombabesediloZnak">
    <w:name w:val="Pripomba – besedilo Znak"/>
    <w:link w:val="Pripombabesedilo"/>
    <w:uiPriority w:val="99"/>
    <w:semiHidden/>
    <w:rsid w:val="005F220A"/>
    <w:rPr>
      <w:rFonts w:ascii="Verdana" w:hAnsi="Verdana"/>
      <w:lang w:eastAsia="en-US"/>
    </w:rPr>
  </w:style>
  <w:style w:type="character" w:customStyle="1" w:styleId="ZadevapripombeZnak">
    <w:name w:val="Zadeva pripombe Znak"/>
    <w:link w:val="Zadevapripombe"/>
    <w:uiPriority w:val="99"/>
    <w:semiHidden/>
    <w:rsid w:val="005F220A"/>
    <w:rPr>
      <w:rFonts w:ascii="Verdana" w:hAnsi="Verdana"/>
      <w:b/>
      <w:bCs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F220A"/>
    <w:rPr>
      <w:b/>
      <w:bCs/>
    </w:rPr>
  </w:style>
  <w:style w:type="character" w:customStyle="1" w:styleId="ZadevapripombeZnak1">
    <w:name w:val="Zadeva pripombe Znak1"/>
    <w:uiPriority w:val="99"/>
    <w:semiHidden/>
    <w:rsid w:val="005F220A"/>
    <w:rPr>
      <w:rFonts w:ascii="Verdana" w:hAnsi="Verdana"/>
      <w:b/>
      <w:bCs/>
      <w:lang w:eastAsia="en-US"/>
    </w:rPr>
  </w:style>
  <w:style w:type="character" w:customStyle="1" w:styleId="CommentSubjectChar1">
    <w:name w:val="Comment Subject Char1"/>
    <w:uiPriority w:val="99"/>
    <w:semiHidden/>
    <w:rsid w:val="005F220A"/>
    <w:rPr>
      <w:rFonts w:ascii="Verdana" w:hAnsi="Verdana"/>
      <w:b/>
      <w:bCs/>
      <w:lang w:eastAsia="en-US"/>
    </w:rPr>
  </w:style>
  <w:style w:type="character" w:customStyle="1" w:styleId="ZadevakomentarjaZnak1">
    <w:name w:val="Zadeva komentarja Znak1"/>
    <w:uiPriority w:val="99"/>
    <w:semiHidden/>
    <w:rsid w:val="005F220A"/>
    <w:rPr>
      <w:rFonts w:ascii="Verdana" w:eastAsia="Calibri" w:hAnsi="Verdana" w:cs="Times New Roman"/>
      <w:b/>
      <w:bCs/>
      <w:sz w:val="20"/>
      <w:szCs w:val="20"/>
      <w:lang w:eastAsia="en-US"/>
    </w:rPr>
  </w:style>
  <w:style w:type="paragraph" w:customStyle="1" w:styleId="Clen">
    <w:name w:val="Clen"/>
    <w:basedOn w:val="Navaden"/>
    <w:rsid w:val="005F220A"/>
    <w:pPr>
      <w:overflowPunct/>
      <w:autoSpaceDE/>
      <w:autoSpaceDN/>
      <w:adjustRightInd/>
      <w:spacing w:before="120" w:after="120"/>
      <w:jc w:val="center"/>
      <w:textAlignment w:val="auto"/>
    </w:pPr>
    <w:rPr>
      <w:rFonts w:eastAsia="Calibri"/>
      <w:sz w:val="24"/>
      <w:lang w:val="en-AU" w:eastAsia="en-US"/>
    </w:rPr>
  </w:style>
  <w:style w:type="paragraph" w:customStyle="1" w:styleId="esegmentt">
    <w:name w:val="esegment_t"/>
    <w:basedOn w:val="Navaden"/>
    <w:rsid w:val="005F220A"/>
    <w:pPr>
      <w:overflowPunct/>
      <w:autoSpaceDE/>
      <w:autoSpaceDN/>
      <w:adjustRightInd/>
      <w:spacing w:after="210" w:line="360" w:lineRule="atLeast"/>
      <w:jc w:val="center"/>
      <w:textAlignment w:val="auto"/>
    </w:pPr>
    <w:rPr>
      <w:b/>
      <w:bCs/>
      <w:color w:val="6B7E9D"/>
      <w:sz w:val="31"/>
      <w:szCs w:val="31"/>
    </w:rPr>
  </w:style>
  <w:style w:type="paragraph" w:customStyle="1" w:styleId="HTMLpredoblikovano">
    <w:name w:val="HTML predoblikovano"/>
    <w:basedOn w:val="Navaden"/>
    <w:rsid w:val="005F220A"/>
    <w:pPr>
      <w:overflowPunct/>
      <w:autoSpaceDE/>
      <w:autoSpaceDN/>
      <w:adjustRightInd/>
      <w:jc w:val="both"/>
      <w:textAlignment w:val="auto"/>
    </w:pPr>
    <w:rPr>
      <w:rFonts w:ascii="Courier New" w:hAnsi="Courier New"/>
    </w:rPr>
  </w:style>
  <w:style w:type="paragraph" w:styleId="Golobesedilo">
    <w:name w:val="Plain Text"/>
    <w:basedOn w:val="Navaden"/>
    <w:link w:val="GolobesediloZnak"/>
    <w:rsid w:val="005F220A"/>
    <w:pPr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character" w:customStyle="1" w:styleId="GolobesediloZnak">
    <w:name w:val="Golo besedilo Znak"/>
    <w:link w:val="Golobesedilo"/>
    <w:rsid w:val="005F220A"/>
    <w:rPr>
      <w:rFonts w:ascii="Courier New" w:eastAsia="Times New Roman" w:hAnsi="Courier New" w:cs="Courier New"/>
    </w:rPr>
  </w:style>
  <w:style w:type="character" w:styleId="Poudarek">
    <w:name w:val="Emphasis"/>
    <w:qFormat/>
    <w:rsid w:val="005F220A"/>
    <w:rPr>
      <w:i/>
      <w:iCs/>
    </w:rPr>
  </w:style>
  <w:style w:type="character" w:customStyle="1" w:styleId="text">
    <w:name w:val="text"/>
    <w:rsid w:val="005F220A"/>
  </w:style>
  <w:style w:type="character" w:customStyle="1" w:styleId="FooterChar1">
    <w:name w:val="Footer Char1"/>
    <w:uiPriority w:val="99"/>
    <w:semiHidden/>
    <w:rsid w:val="005F220A"/>
    <w:rPr>
      <w:rFonts w:ascii="Verdana" w:hAnsi="Verdana"/>
      <w:sz w:val="19"/>
      <w:lang w:eastAsia="en-US"/>
    </w:rPr>
  </w:style>
  <w:style w:type="paragraph" w:styleId="Telobesedila3">
    <w:name w:val="Body Text 3"/>
    <w:basedOn w:val="Navaden"/>
    <w:link w:val="Telobesedila3Znak"/>
    <w:uiPriority w:val="99"/>
    <w:semiHidden/>
    <w:unhideWhenUsed/>
    <w:rsid w:val="005F220A"/>
    <w:pPr>
      <w:overflowPunct/>
      <w:autoSpaceDE/>
      <w:autoSpaceDN/>
      <w:adjustRightInd/>
      <w:spacing w:after="120" w:line="276" w:lineRule="auto"/>
      <w:textAlignment w:val="auto"/>
    </w:pPr>
    <w:rPr>
      <w:rFonts w:ascii="Verdana" w:eastAsia="Calibri" w:hAnsi="Verdana"/>
      <w:sz w:val="16"/>
      <w:szCs w:val="16"/>
      <w:lang w:eastAsia="en-US"/>
    </w:rPr>
  </w:style>
  <w:style w:type="character" w:customStyle="1" w:styleId="Telobesedila3Znak">
    <w:name w:val="Telo besedila 3 Znak"/>
    <w:link w:val="Telobesedila3"/>
    <w:uiPriority w:val="99"/>
    <w:semiHidden/>
    <w:rsid w:val="005F220A"/>
    <w:rPr>
      <w:rFonts w:ascii="Verdana" w:hAnsi="Verdana"/>
      <w:sz w:val="16"/>
      <w:szCs w:val="16"/>
      <w:lang w:eastAsia="en-US"/>
    </w:rPr>
  </w:style>
  <w:style w:type="paragraph" w:styleId="Otevilenseznam">
    <w:name w:val="List Number"/>
    <w:basedOn w:val="Navaden"/>
    <w:semiHidden/>
    <w:rsid w:val="005F220A"/>
    <w:pPr>
      <w:overflowPunct/>
      <w:autoSpaceDE/>
      <w:autoSpaceDN/>
      <w:adjustRightInd/>
      <w:spacing w:after="240"/>
      <w:ind w:left="720" w:hanging="360"/>
      <w:jc w:val="both"/>
      <w:textAlignment w:val="auto"/>
    </w:pPr>
    <w:rPr>
      <w:sz w:val="22"/>
      <w:lang w:eastAsia="en-US"/>
    </w:rPr>
  </w:style>
  <w:style w:type="paragraph" w:customStyle="1" w:styleId="ASB2">
    <w:name w:val="A_SB2"/>
    <w:basedOn w:val="Navaden"/>
    <w:rsid w:val="005F220A"/>
    <w:pPr>
      <w:overflowPunct/>
      <w:autoSpaceDE/>
      <w:autoSpaceDN/>
      <w:adjustRightInd/>
      <w:textAlignment w:val="auto"/>
    </w:pPr>
    <w:rPr>
      <w:sz w:val="24"/>
      <w:lang w:val="en-GB"/>
    </w:rPr>
  </w:style>
  <w:style w:type="paragraph" w:styleId="Datum">
    <w:name w:val="Date"/>
    <w:basedOn w:val="Navaden"/>
    <w:next w:val="Navaden"/>
    <w:link w:val="DatumZnak"/>
    <w:semiHidden/>
    <w:rsid w:val="005F220A"/>
    <w:pPr>
      <w:overflowPunct/>
      <w:autoSpaceDE/>
      <w:autoSpaceDN/>
      <w:adjustRightInd/>
      <w:spacing w:after="240"/>
      <w:jc w:val="both"/>
      <w:textAlignment w:val="auto"/>
    </w:pPr>
    <w:rPr>
      <w:sz w:val="24"/>
      <w:lang w:val="en-GB" w:eastAsia="en-US"/>
    </w:rPr>
  </w:style>
  <w:style w:type="character" w:customStyle="1" w:styleId="DatumZnak">
    <w:name w:val="Datum Znak"/>
    <w:link w:val="Datum"/>
    <w:semiHidden/>
    <w:rsid w:val="005F220A"/>
    <w:rPr>
      <w:rFonts w:ascii="Times New Roman" w:eastAsia="Times New Roman" w:hAnsi="Times New Roman"/>
      <w:sz w:val="24"/>
      <w:lang w:val="en-GB" w:eastAsia="en-US"/>
    </w:rPr>
  </w:style>
  <w:style w:type="paragraph" w:customStyle="1" w:styleId="BodyText21">
    <w:name w:val="Body Text 21"/>
    <w:basedOn w:val="Navaden"/>
    <w:rsid w:val="005F220A"/>
    <w:pPr>
      <w:widowControl w:val="0"/>
      <w:overflowPunct/>
      <w:autoSpaceDE/>
      <w:autoSpaceDN/>
      <w:adjustRightInd/>
      <w:textAlignment w:val="auto"/>
    </w:pPr>
    <w:rPr>
      <w:sz w:val="24"/>
      <w:lang w:val="en-US"/>
    </w:rPr>
  </w:style>
  <w:style w:type="paragraph" w:customStyle="1" w:styleId="normalnsinglespace">
    <w:name w:val="normal_n_singlespace"/>
    <w:basedOn w:val="Navaden"/>
    <w:rsid w:val="005F220A"/>
    <w:pPr>
      <w:overflowPunct/>
      <w:autoSpaceDE/>
      <w:autoSpaceDN/>
      <w:adjustRightInd/>
      <w:jc w:val="both"/>
      <w:textAlignment w:val="auto"/>
    </w:pPr>
    <w:rPr>
      <w:rFonts w:ascii="Verdana" w:hAnsi="Verdana"/>
      <w:sz w:val="22"/>
      <w:szCs w:val="24"/>
      <w:lang w:eastAsia="en-US"/>
    </w:rPr>
  </w:style>
  <w:style w:type="paragraph" w:customStyle="1" w:styleId="podpisi">
    <w:name w:val="podpisi"/>
    <w:basedOn w:val="Navaden"/>
    <w:qFormat/>
    <w:rsid w:val="005F220A"/>
    <w:pPr>
      <w:tabs>
        <w:tab w:val="left" w:pos="3402"/>
      </w:tabs>
      <w:overflowPunct/>
      <w:autoSpaceDE/>
      <w:autoSpaceDN/>
      <w:adjustRightInd/>
      <w:spacing w:line="260" w:lineRule="exact"/>
      <w:textAlignment w:val="auto"/>
    </w:pPr>
    <w:rPr>
      <w:rFonts w:ascii="Arial" w:hAnsi="Arial"/>
      <w:szCs w:val="24"/>
      <w:lang w:val="it-IT" w:eastAsia="en-US"/>
    </w:rPr>
  </w:style>
  <w:style w:type="paragraph" w:customStyle="1" w:styleId="ListParagraph1">
    <w:name w:val="List Paragraph1"/>
    <w:basedOn w:val="Navaden"/>
    <w:uiPriority w:val="34"/>
    <w:qFormat/>
    <w:rsid w:val="005F220A"/>
    <w:pPr>
      <w:overflowPunct/>
      <w:autoSpaceDE/>
      <w:autoSpaceDN/>
      <w:adjustRightInd/>
      <w:spacing w:line="276" w:lineRule="auto"/>
      <w:ind w:left="720"/>
      <w:contextualSpacing/>
      <w:textAlignment w:val="auto"/>
    </w:pPr>
    <w:rPr>
      <w:rFonts w:ascii="Verdana" w:eastAsia="Calibri" w:hAnsi="Verdana"/>
      <w:sz w:val="19"/>
      <w:lang w:eastAsia="en-US"/>
    </w:rPr>
  </w:style>
  <w:style w:type="paragraph" w:customStyle="1" w:styleId="HTMLpredoblikovano1">
    <w:name w:val="HTML predoblikovano1"/>
    <w:basedOn w:val="Navaden"/>
    <w:rsid w:val="005F220A"/>
    <w:pPr>
      <w:overflowPunct/>
      <w:autoSpaceDE/>
      <w:autoSpaceDN/>
      <w:adjustRightInd/>
      <w:jc w:val="both"/>
      <w:textAlignment w:val="auto"/>
    </w:pPr>
    <w:rPr>
      <w:rFonts w:ascii="Courier New" w:hAnsi="Courier New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5F220A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lobesedila-zamik2Znak">
    <w:name w:val="Telo besedila - zamik 2 Znak"/>
    <w:link w:val="Telobesedila-zamik2"/>
    <w:uiPriority w:val="99"/>
    <w:semiHidden/>
    <w:rsid w:val="005F220A"/>
    <w:rPr>
      <w:sz w:val="22"/>
      <w:szCs w:val="22"/>
      <w:lang w:eastAsia="en-US"/>
    </w:rPr>
  </w:style>
  <w:style w:type="paragraph" w:customStyle="1" w:styleId="Oznaenseznam1">
    <w:name w:val="Označen seznam1"/>
    <w:basedOn w:val="Blokbesedila"/>
    <w:autoRedefine/>
    <w:uiPriority w:val="99"/>
    <w:rsid w:val="005F220A"/>
    <w:pPr>
      <w:numPr>
        <w:ilvl w:val="1"/>
        <w:numId w:val="15"/>
      </w:numPr>
      <w:tabs>
        <w:tab w:val="clear" w:pos="1440"/>
        <w:tab w:val="num" w:pos="360"/>
      </w:tabs>
      <w:spacing w:after="0" w:line="240" w:lineRule="auto"/>
      <w:ind w:left="1152" w:right="74" w:firstLine="0"/>
      <w:jc w:val="both"/>
    </w:pPr>
    <w:rPr>
      <w:rFonts w:ascii="Times New Roman" w:eastAsia="Times New Roman" w:hAnsi="Times New Roman"/>
      <w:color w:val="FF0000"/>
      <w:lang w:eastAsia="sl-SI"/>
    </w:rPr>
  </w:style>
  <w:style w:type="paragraph" w:styleId="Blokbesedila">
    <w:name w:val="Block Text"/>
    <w:basedOn w:val="Navaden"/>
    <w:uiPriority w:val="99"/>
    <w:semiHidden/>
    <w:unhideWhenUsed/>
    <w:rsid w:val="005F220A"/>
    <w:pPr>
      <w:overflowPunct/>
      <w:autoSpaceDE/>
      <w:autoSpaceDN/>
      <w:adjustRightInd/>
      <w:spacing w:after="120" w:line="276" w:lineRule="auto"/>
      <w:ind w:left="1440" w:right="1440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Napis">
    <w:name w:val="caption"/>
    <w:basedOn w:val="Navaden"/>
    <w:next w:val="Navaden"/>
    <w:uiPriority w:val="35"/>
    <w:unhideWhenUsed/>
    <w:qFormat/>
    <w:rsid w:val="005F220A"/>
    <w:pPr>
      <w:overflowPunct/>
      <w:autoSpaceDE/>
      <w:autoSpaceDN/>
      <w:adjustRightInd/>
      <w:spacing w:after="200" w:line="276" w:lineRule="auto"/>
      <w:textAlignment w:val="auto"/>
    </w:pPr>
    <w:rPr>
      <w:rFonts w:ascii="Calibri" w:eastAsia="Calibri" w:hAnsi="Calibri"/>
      <w:b/>
      <w:bCs/>
      <w:lang w:eastAsia="en-US"/>
    </w:rPr>
  </w:style>
  <w:style w:type="character" w:styleId="SledenaHiperpovezava">
    <w:name w:val="FollowedHyperlink"/>
    <w:uiPriority w:val="99"/>
    <w:semiHidden/>
    <w:unhideWhenUsed/>
    <w:rsid w:val="005F220A"/>
    <w:rPr>
      <w:color w:val="800080"/>
      <w:u w:val="single"/>
    </w:rPr>
  </w:style>
  <w:style w:type="table" w:styleId="Tabelamrea">
    <w:name w:val="Table Grid"/>
    <w:basedOn w:val="Navadnatabela"/>
    <w:uiPriority w:val="59"/>
    <w:rsid w:val="005F22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kaK\AppData\Local\Microsoft\Windows\Temporary%20Internet%20Files\Content.Outlook\DIR2IWYO\Vzorec%20dopisa%20z%20logotipom%20-%20prava%20tel%20&#353;t%2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568E7-3BA1-4C38-A73D-D4BADEDC3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dopisa z logotipom - prava tel št .dot</Template>
  <TotalTime>2</TotalTime>
  <Pages>3</Pages>
  <Words>449</Words>
  <Characters>2564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MINISTRSTVO ZA DELO,</vt:lpstr>
      <vt:lpstr>MINISTRSTVO ZA DELO,</vt:lpstr>
    </vt:vector>
  </TitlesOfParts>
  <Company>Hewlett-Packard Company</Company>
  <LinksUpToDate>false</LinksUpToDate>
  <CharactersWithSpaces>3007</CharactersWithSpaces>
  <SharedDoc>false</SharedDoc>
  <HLinks>
    <vt:vector size="18" baseType="variant">
      <vt:variant>
        <vt:i4>65594</vt:i4>
      </vt:variant>
      <vt:variant>
        <vt:i4>12</vt:i4>
      </vt:variant>
      <vt:variant>
        <vt:i4>0</vt:i4>
      </vt:variant>
      <vt:variant>
        <vt:i4>5</vt:i4>
      </vt:variant>
      <vt:variant>
        <vt:lpwstr>http://www.mkgp.gov.si/fileadmin/mkgp.gov.si/pageuploads/podrocja/Kmetijstvo/Izbrana_kakovost/IK_meso_spec_final_6_9_18.pdf</vt:lpwstr>
      </vt:variant>
      <vt:variant>
        <vt:lpwstr/>
      </vt:variant>
      <vt:variant>
        <vt:i4>2687017</vt:i4>
      </vt:variant>
      <vt:variant>
        <vt:i4>3</vt:i4>
      </vt:variant>
      <vt:variant>
        <vt:i4>0</vt:i4>
      </vt:variant>
      <vt:variant>
        <vt:i4>5</vt:i4>
      </vt:variant>
      <vt:variant>
        <vt:lpwstr>http://www.mkgp.gov.si/fileadmin/mkgp.gov.si/pageuploads/podrocja/Kmetijstvo/Izbrana_kakovost/izbrana_kakovost_MLEKO_.pdf</vt:lpwstr>
      </vt:variant>
      <vt:variant>
        <vt:lpwstr/>
      </vt:variant>
      <vt:variant>
        <vt:i4>4653080</vt:i4>
      </vt:variant>
      <vt:variant>
        <vt:i4>0</vt:i4>
      </vt:variant>
      <vt:variant>
        <vt:i4>0</vt:i4>
      </vt:variant>
      <vt:variant>
        <vt:i4>5</vt:i4>
      </vt:variant>
      <vt:variant>
        <vt:lpwstr>http://www.mkgp.gov.si/11%252527/delovna_podrocja/promocija_lokalne_hrane/uveljavitev_nacela_kratkih_verig/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MINISTRSTVO ZA DELO,</dc:title>
  <dc:subject/>
  <dc:creator>NikaK</dc:creator>
  <cp:keywords/>
  <cp:lastModifiedBy>Nika Kavkler</cp:lastModifiedBy>
  <cp:revision>2</cp:revision>
  <cp:lastPrinted>2021-07-23T12:11:00Z</cp:lastPrinted>
  <dcterms:created xsi:type="dcterms:W3CDTF">2025-11-13T09:19:00Z</dcterms:created>
  <dcterms:modified xsi:type="dcterms:W3CDTF">2025-11-13T09:19:00Z</dcterms:modified>
</cp:coreProperties>
</file>